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02EB63B4" w:rsidR="006B42B9" w:rsidRPr="00CA3128" w:rsidRDefault="006B42B9" w:rsidP="006B42B9">
      <w:pPr>
        <w:tabs>
          <w:tab w:val="right" w:pos="9639"/>
        </w:tabs>
        <w:overflowPunct/>
        <w:autoSpaceDE/>
        <w:autoSpaceDN/>
        <w:adjustRightInd/>
        <w:spacing w:after="0"/>
        <w:textAlignment w:val="auto"/>
        <w:rPr>
          <w:rFonts w:ascii="Arial" w:hAnsi="Arial"/>
          <w:b/>
          <w:noProof/>
          <w:sz w:val="28"/>
        </w:rPr>
      </w:pPr>
      <w:bookmarkStart w:id="0" w:name="page1"/>
      <w:r w:rsidRPr="00CA3128">
        <w:rPr>
          <w:rFonts w:ascii="Arial" w:hAnsi="Arial"/>
          <w:b/>
          <w:noProof/>
          <w:sz w:val="24"/>
        </w:rPr>
        <w:t>3GPP TSG-RAN WG4 Meeting #</w:t>
      </w:r>
      <w:r w:rsidRPr="00CA3128">
        <w:rPr>
          <w:rFonts w:ascii="Arial" w:hAnsi="Arial"/>
        </w:rPr>
        <w:fldChar w:fldCharType="begin"/>
      </w:r>
      <w:r w:rsidRPr="00CA3128">
        <w:rPr>
          <w:rFonts w:ascii="Arial" w:hAnsi="Arial"/>
        </w:rPr>
        <w:instrText xml:space="preserve"> DOCPROPERTY  MtgSeq  \* MERGEFORMAT </w:instrText>
      </w:r>
      <w:r w:rsidRPr="00CA3128">
        <w:rPr>
          <w:rFonts w:ascii="Arial" w:hAnsi="Arial"/>
        </w:rPr>
        <w:fldChar w:fldCharType="separate"/>
      </w:r>
      <w:r w:rsidRPr="00CA3128">
        <w:rPr>
          <w:rFonts w:ascii="Arial" w:hAnsi="Arial"/>
          <w:b/>
          <w:noProof/>
          <w:sz w:val="24"/>
        </w:rPr>
        <w:t xml:space="preserve"> </w:t>
      </w:r>
      <w:r w:rsidR="003339AE" w:rsidRPr="00CA3128">
        <w:rPr>
          <w:rFonts w:ascii="Arial" w:hAnsi="Arial"/>
          <w:b/>
          <w:noProof/>
          <w:sz w:val="24"/>
        </w:rPr>
        <w:t>10</w:t>
      </w:r>
      <w:r w:rsidR="00DB7C84">
        <w:rPr>
          <w:rFonts w:ascii="Arial" w:hAnsi="Arial"/>
          <w:b/>
          <w:noProof/>
          <w:sz w:val="24"/>
        </w:rPr>
        <w:t>3</w:t>
      </w:r>
      <w:r w:rsidRPr="00CA3128">
        <w:rPr>
          <w:rFonts w:ascii="Arial" w:hAnsi="Arial"/>
          <w:b/>
          <w:noProof/>
          <w:sz w:val="24"/>
        </w:rPr>
        <w:t>-e</w:t>
      </w:r>
      <w:r w:rsidRPr="00CA3128">
        <w:rPr>
          <w:rFonts w:ascii="Arial" w:hAnsi="Arial"/>
          <w:b/>
          <w:noProof/>
          <w:sz w:val="24"/>
        </w:rPr>
        <w:fldChar w:fldCharType="end"/>
      </w:r>
      <w:r w:rsidRPr="00CA3128">
        <w:rPr>
          <w:rFonts w:ascii="Arial" w:hAnsi="Arial"/>
          <w:b/>
          <w:noProof/>
          <w:sz w:val="28"/>
        </w:rPr>
        <w:tab/>
        <w:t>R4-</w:t>
      </w:r>
      <w:r w:rsidR="003339AE" w:rsidRPr="00CA3128">
        <w:rPr>
          <w:rFonts w:ascii="Arial" w:hAnsi="Arial"/>
          <w:b/>
          <w:noProof/>
          <w:sz w:val="28"/>
        </w:rPr>
        <w:t>2</w:t>
      </w:r>
      <w:r w:rsidR="00DB7C84">
        <w:rPr>
          <w:rFonts w:ascii="Arial" w:hAnsi="Arial"/>
          <w:b/>
          <w:noProof/>
          <w:sz w:val="28"/>
        </w:rPr>
        <w:t>20</w:t>
      </w:r>
      <w:r w:rsidR="004A63BC">
        <w:rPr>
          <w:rFonts w:ascii="Arial" w:hAnsi="Arial"/>
          <w:b/>
          <w:noProof/>
          <w:sz w:val="28"/>
        </w:rPr>
        <w:t>9725</w:t>
      </w:r>
    </w:p>
    <w:p w14:paraId="5CA9C46A" w14:textId="08D601F8" w:rsidR="006B42B9" w:rsidRPr="00CA3128" w:rsidRDefault="006B42B9" w:rsidP="006106FA">
      <w:pPr>
        <w:overflowPunct/>
        <w:autoSpaceDE/>
        <w:autoSpaceDN/>
        <w:adjustRightInd/>
        <w:spacing w:after="120"/>
        <w:textAlignment w:val="auto"/>
        <w:outlineLvl w:val="0"/>
        <w:rPr>
          <w:rFonts w:ascii="Arial" w:hAnsi="Arial"/>
          <w:b/>
          <w:noProof/>
          <w:sz w:val="24"/>
        </w:rPr>
      </w:pPr>
      <w:r w:rsidRPr="00CA3128">
        <w:rPr>
          <w:rFonts w:ascii="Arial" w:hAnsi="Arial"/>
          <w:b/>
          <w:noProof/>
          <w:sz w:val="24"/>
        </w:rPr>
        <w:t xml:space="preserve">Electronic meeting, </w:t>
      </w:r>
      <w:r w:rsidR="00DB7C84">
        <w:rPr>
          <w:rFonts w:ascii="Arial" w:hAnsi="Arial"/>
          <w:b/>
          <w:noProof/>
          <w:sz w:val="24"/>
        </w:rPr>
        <w:t>May 9-20,</w:t>
      </w:r>
      <w:r w:rsidR="003339AE" w:rsidRPr="00CA3128">
        <w:rPr>
          <w:rFonts w:ascii="Arial" w:hAnsi="Arial"/>
          <w:b/>
          <w:noProof/>
          <w:sz w:val="24"/>
        </w:rPr>
        <w:t xml:space="preserve"> </w:t>
      </w:r>
      <w:r w:rsidRPr="00CA3128">
        <w:rPr>
          <w:rFonts w:ascii="Arial" w:hAnsi="Arial"/>
          <w:b/>
          <w:noProof/>
          <w:sz w:val="24"/>
        </w:rPr>
        <w:t>202</w:t>
      </w:r>
      <w:r w:rsidR="00DB7C84">
        <w:rPr>
          <w:rFonts w:ascii="Arial" w:hAnsi="Arial"/>
          <w:b/>
          <w:noProof/>
          <w:sz w:val="24"/>
        </w:rPr>
        <w:t>2</w:t>
      </w:r>
    </w:p>
    <w:p w14:paraId="77E10027" w14:textId="77777777" w:rsidR="006B42B9" w:rsidRPr="00CA3128" w:rsidRDefault="006B42B9" w:rsidP="00F67398">
      <w:pPr>
        <w:spacing w:after="120"/>
        <w:ind w:left="1985" w:hanging="1985"/>
        <w:rPr>
          <w:rFonts w:ascii="Arial" w:hAnsi="Arial" w:cs="Arial"/>
          <w:b/>
          <w:lang w:val="en-US"/>
        </w:rPr>
      </w:pPr>
    </w:p>
    <w:p w14:paraId="0DCFDCB8" w14:textId="77777777" w:rsidR="006B42B9" w:rsidRPr="00CA3128" w:rsidRDefault="006B42B9" w:rsidP="00F67398">
      <w:pPr>
        <w:spacing w:after="120"/>
        <w:ind w:left="1985" w:hanging="1985"/>
        <w:rPr>
          <w:rFonts w:ascii="Arial" w:hAnsi="Arial" w:cs="Arial"/>
          <w:b/>
          <w:lang w:val="en-US"/>
        </w:rPr>
      </w:pPr>
    </w:p>
    <w:p w14:paraId="7A533EC1" w14:textId="77777777" w:rsidR="001065D9" w:rsidRPr="00CA3128" w:rsidRDefault="000864E9" w:rsidP="000864E9">
      <w:pPr>
        <w:spacing w:after="120"/>
        <w:ind w:left="1985" w:hanging="1985"/>
        <w:rPr>
          <w:rFonts w:ascii="Arial" w:hAnsi="Arial" w:cs="Arial"/>
          <w:bCs/>
          <w:lang w:val="en-US"/>
        </w:rPr>
      </w:pPr>
      <w:r w:rsidRPr="00CA3128">
        <w:rPr>
          <w:rFonts w:ascii="Arial" w:hAnsi="Arial" w:cs="Arial"/>
          <w:b/>
          <w:lang w:val="en-US"/>
        </w:rPr>
        <w:t>Source:</w:t>
      </w:r>
      <w:r w:rsidRPr="00CA3128">
        <w:rPr>
          <w:rFonts w:ascii="Arial" w:hAnsi="Arial" w:cs="Arial"/>
          <w:b/>
          <w:lang w:val="en-US"/>
        </w:rPr>
        <w:tab/>
      </w:r>
      <w:r w:rsidR="00E0686F" w:rsidRPr="00CA3128">
        <w:rPr>
          <w:rFonts w:ascii="Arial" w:hAnsi="Arial" w:cs="Arial"/>
          <w:bCs/>
          <w:lang w:val="en-US"/>
        </w:rPr>
        <w:t>Nokia</w:t>
      </w:r>
      <w:r w:rsidR="00A0242A" w:rsidRPr="00CA3128">
        <w:rPr>
          <w:rFonts w:ascii="Arial" w:hAnsi="Arial" w:cs="Arial"/>
          <w:bCs/>
          <w:lang w:val="en-US"/>
        </w:rPr>
        <w:t xml:space="preserve">, </w:t>
      </w:r>
      <w:r w:rsidR="00F50CA4" w:rsidRPr="00CA3128">
        <w:rPr>
          <w:rFonts w:ascii="Arial" w:hAnsi="Arial" w:cs="Arial"/>
          <w:bCs/>
          <w:lang w:val="en-US"/>
        </w:rPr>
        <w:t>Nokia</w:t>
      </w:r>
      <w:r w:rsidR="00A0242A" w:rsidRPr="00CA3128">
        <w:rPr>
          <w:rFonts w:ascii="Arial" w:hAnsi="Arial" w:cs="Arial"/>
          <w:bCs/>
          <w:lang w:val="en-US"/>
        </w:rPr>
        <w:t xml:space="preserve"> Shanghai Bell</w:t>
      </w:r>
    </w:p>
    <w:p w14:paraId="669B6FFE" w14:textId="5054AF40" w:rsidR="0087339C" w:rsidRPr="00CA3128" w:rsidRDefault="000864E9" w:rsidP="000864E9">
      <w:pPr>
        <w:spacing w:after="120"/>
        <w:ind w:left="1985" w:hanging="1985"/>
        <w:rPr>
          <w:rFonts w:ascii="Arial" w:hAnsi="Arial" w:cs="Arial"/>
          <w:sz w:val="22"/>
        </w:rPr>
      </w:pPr>
      <w:r w:rsidRPr="00CA3128">
        <w:rPr>
          <w:rFonts w:ascii="Arial" w:hAnsi="Arial" w:cs="Arial"/>
          <w:b/>
          <w:lang w:val="en-US"/>
        </w:rPr>
        <w:t>Title:</w:t>
      </w:r>
      <w:r w:rsidRPr="00CA3128">
        <w:rPr>
          <w:rFonts w:ascii="Arial" w:hAnsi="Arial" w:cs="Arial"/>
          <w:b/>
          <w:lang w:val="en-US"/>
        </w:rPr>
        <w:tab/>
      </w:r>
      <w:r w:rsidR="001501B4">
        <w:rPr>
          <w:rFonts w:ascii="Arial" w:hAnsi="Arial" w:cs="Arial"/>
          <w:b/>
          <w:lang w:val="en-US"/>
        </w:rPr>
        <w:t>Manufacturer declarations for NR repeater type 1-C</w:t>
      </w:r>
    </w:p>
    <w:p w14:paraId="7424431B" w14:textId="3ED80B97" w:rsidR="000864E9" w:rsidRPr="00CA3128" w:rsidRDefault="000864E9" w:rsidP="69370770">
      <w:pPr>
        <w:spacing w:after="120"/>
        <w:ind w:left="1985" w:hanging="1985"/>
        <w:rPr>
          <w:rFonts w:ascii="Arial" w:hAnsi="Arial" w:cs="Arial"/>
          <w:lang w:val="en-US"/>
        </w:rPr>
      </w:pPr>
      <w:r w:rsidRPr="00CA3128">
        <w:rPr>
          <w:rFonts w:ascii="Arial" w:hAnsi="Arial" w:cs="Arial"/>
          <w:b/>
          <w:bCs/>
          <w:lang w:val="en-US"/>
        </w:rPr>
        <w:t>Agenda item:</w:t>
      </w:r>
      <w:r w:rsidRPr="00CA3128">
        <w:tab/>
      </w:r>
      <w:r w:rsidR="00DB7C84">
        <w:rPr>
          <w:rFonts w:ascii="Arial" w:hAnsi="Arial" w:cs="Arial"/>
          <w:lang w:val="en-US"/>
        </w:rPr>
        <w:t>9.5.5.</w:t>
      </w:r>
      <w:r w:rsidR="00576E72">
        <w:rPr>
          <w:rFonts w:ascii="Arial" w:hAnsi="Arial" w:cs="Arial"/>
          <w:lang w:val="en-US"/>
        </w:rPr>
        <w:t>2</w:t>
      </w:r>
      <w:r w:rsidR="00DB7C84">
        <w:rPr>
          <w:rFonts w:ascii="Arial" w:hAnsi="Arial" w:cs="Arial"/>
          <w:lang w:val="en-US"/>
        </w:rPr>
        <w:t>.</w:t>
      </w:r>
      <w:r w:rsidR="001501B4">
        <w:rPr>
          <w:rFonts w:ascii="Arial" w:hAnsi="Arial" w:cs="Arial"/>
          <w:lang w:val="en-US"/>
        </w:rPr>
        <w:t>3</w:t>
      </w:r>
    </w:p>
    <w:p w14:paraId="2E2F48DD" w14:textId="77777777" w:rsidR="000864E9" w:rsidRPr="00CA3128" w:rsidRDefault="000864E9" w:rsidP="000864E9">
      <w:pPr>
        <w:spacing w:after="120"/>
        <w:ind w:left="1985" w:hanging="1985"/>
        <w:rPr>
          <w:rFonts w:ascii="Arial" w:hAnsi="Arial" w:cs="Arial"/>
          <w:bCs/>
          <w:lang w:val="en-US"/>
        </w:rPr>
      </w:pPr>
      <w:r w:rsidRPr="00CA3128">
        <w:rPr>
          <w:rFonts w:ascii="Arial" w:hAnsi="Arial" w:cs="Arial"/>
          <w:b/>
          <w:lang w:val="en-US"/>
        </w:rPr>
        <w:t>Document for:</w:t>
      </w:r>
      <w:r w:rsidRPr="00CA3128">
        <w:rPr>
          <w:rFonts w:ascii="Arial" w:hAnsi="Arial" w:cs="Arial"/>
          <w:b/>
          <w:lang w:val="en-US"/>
        </w:rPr>
        <w:tab/>
      </w:r>
      <w:r w:rsidR="002C2C43" w:rsidRPr="00CA3128">
        <w:rPr>
          <w:rFonts w:ascii="Arial" w:hAnsi="Arial" w:cs="Arial"/>
          <w:bCs/>
          <w:lang w:val="en-US"/>
        </w:rPr>
        <w:t>Approval</w:t>
      </w:r>
    </w:p>
    <w:p w14:paraId="670B090B" w14:textId="77777777" w:rsidR="00904C26" w:rsidRPr="00CA3128" w:rsidRDefault="00904C26" w:rsidP="00904C26">
      <w:pPr>
        <w:rPr>
          <w:lang w:val="en-US"/>
        </w:rPr>
      </w:pPr>
    </w:p>
    <w:p w14:paraId="2D66E521" w14:textId="77777777" w:rsidR="00904C26" w:rsidRPr="00CA3128" w:rsidRDefault="00904C26" w:rsidP="009A334F">
      <w:pPr>
        <w:pStyle w:val="Heading1"/>
        <w:numPr>
          <w:ilvl w:val="0"/>
          <w:numId w:val="14"/>
        </w:numPr>
        <w:rPr>
          <w:lang w:val="en-US"/>
        </w:rPr>
      </w:pPr>
      <w:r w:rsidRPr="00CA3128">
        <w:rPr>
          <w:lang w:val="en-US"/>
        </w:rPr>
        <w:t>Introduction</w:t>
      </w:r>
    </w:p>
    <w:p w14:paraId="30A46B2B" w14:textId="281A8DF2" w:rsidR="008D64E9" w:rsidRPr="00CA3128" w:rsidRDefault="00DB6F89" w:rsidP="00B01066">
      <w:pPr>
        <w:tabs>
          <w:tab w:val="left" w:pos="7935"/>
        </w:tabs>
        <w:rPr>
          <w:lang w:val="en-US"/>
        </w:rPr>
      </w:pPr>
      <w:r>
        <w:rPr>
          <w:lang w:val="en-US"/>
        </w:rPr>
        <w:t xml:space="preserve">Conformance testing specification work for NR repeaters </w:t>
      </w:r>
      <w:r w:rsidR="00105836">
        <w:rPr>
          <w:lang w:val="en-US"/>
        </w:rPr>
        <w:t xml:space="preserve">is starting from meeting #103-e. </w:t>
      </w:r>
      <w:r w:rsidR="00B01066">
        <w:rPr>
          <w:lang w:val="en-US"/>
        </w:rPr>
        <w:t>NR repeater manufacturer declarations are needed when</w:t>
      </w:r>
      <w:r w:rsidR="001501B4">
        <w:rPr>
          <w:lang w:val="en-US"/>
        </w:rPr>
        <w:t>ever they are</w:t>
      </w:r>
      <w:r w:rsidR="00B01066">
        <w:rPr>
          <w:lang w:val="en-US"/>
        </w:rPr>
        <w:t xml:space="preserve"> applicable to the repeater under test. These declarations are required </w:t>
      </w:r>
      <w:r w:rsidR="00B01066" w:rsidRPr="00B01066">
        <w:rPr>
          <w:lang w:val="en-US"/>
        </w:rPr>
        <w:t>to be provided by</w:t>
      </w:r>
      <w:r w:rsidR="00B01066">
        <w:rPr>
          <w:lang w:val="en-US"/>
        </w:rPr>
        <w:t xml:space="preserve"> </w:t>
      </w:r>
      <w:r w:rsidR="00B01066" w:rsidRPr="00B01066">
        <w:rPr>
          <w:lang w:val="en-US"/>
        </w:rPr>
        <w:t>the manufacturer</w:t>
      </w:r>
      <w:r w:rsidR="001501B4">
        <w:rPr>
          <w:lang w:val="en-US"/>
        </w:rPr>
        <w:t>s</w:t>
      </w:r>
      <w:r w:rsidR="00B01066" w:rsidRPr="00B01066">
        <w:rPr>
          <w:lang w:val="en-US"/>
        </w:rPr>
        <w:t xml:space="preserve"> for the conducted requirements testing of the </w:t>
      </w:r>
      <w:r w:rsidR="00B01066">
        <w:rPr>
          <w:lang w:val="en-US"/>
        </w:rPr>
        <w:t>repeater</w:t>
      </w:r>
      <w:r w:rsidR="00B01066" w:rsidRPr="00B01066">
        <w:rPr>
          <w:lang w:val="en-US"/>
        </w:rPr>
        <w:t xml:space="preserve"> type 1-C</w:t>
      </w:r>
      <w:r w:rsidR="00B01066">
        <w:rPr>
          <w:lang w:val="en-US"/>
        </w:rPr>
        <w:t xml:space="preserve">. For the BS conducted conformance testing, these declarations are listed in </w:t>
      </w:r>
      <w:r w:rsidR="001E2E03" w:rsidRPr="00CA3128">
        <w:rPr>
          <w:lang w:val="en-US"/>
        </w:rPr>
        <w:fldChar w:fldCharType="begin"/>
      </w:r>
      <w:r w:rsidR="001E2E03" w:rsidRPr="00CA3128">
        <w:rPr>
          <w:lang w:val="en-US"/>
        </w:rPr>
        <w:instrText xml:space="preserve"> REF _Ref75954886 \n \h  \* MERGEFORMAT </w:instrText>
      </w:r>
      <w:r w:rsidR="001E2E03" w:rsidRPr="00CA3128">
        <w:rPr>
          <w:lang w:val="en-US"/>
        </w:rPr>
      </w:r>
      <w:r w:rsidR="001E2E03" w:rsidRPr="00CA3128">
        <w:rPr>
          <w:lang w:val="en-US"/>
        </w:rPr>
        <w:fldChar w:fldCharType="separate"/>
      </w:r>
      <w:r w:rsidR="001E2E03" w:rsidRPr="00CA3128">
        <w:rPr>
          <w:lang w:val="en-US"/>
        </w:rPr>
        <w:t>[1]</w:t>
      </w:r>
      <w:r w:rsidR="001E2E03" w:rsidRPr="00CA3128">
        <w:rPr>
          <w:lang w:val="en-US"/>
        </w:rPr>
        <w:fldChar w:fldCharType="end"/>
      </w:r>
      <w:r w:rsidR="00B01066">
        <w:rPr>
          <w:lang w:val="en-US"/>
        </w:rPr>
        <w:t>.</w:t>
      </w:r>
      <w:r w:rsidR="00105836">
        <w:rPr>
          <w:lang w:val="en-US"/>
        </w:rPr>
        <w:t xml:space="preserve"> In this </w:t>
      </w:r>
      <w:r w:rsidR="00426462">
        <w:rPr>
          <w:rFonts w:eastAsia="Batang"/>
          <w:lang w:val="en-US"/>
        </w:rPr>
        <w:t>contribution</w:t>
      </w:r>
      <w:r w:rsidR="00105836">
        <w:rPr>
          <w:lang w:val="en-US"/>
        </w:rPr>
        <w:t xml:space="preserve">, </w:t>
      </w:r>
      <w:r w:rsidR="001E2E03">
        <w:rPr>
          <w:lang w:val="en-US"/>
        </w:rPr>
        <w:t>we take the initial step to identify the relevant</w:t>
      </w:r>
      <w:r w:rsidR="00576E72">
        <w:rPr>
          <w:lang w:val="en-US"/>
        </w:rPr>
        <w:t xml:space="preserve"> </w:t>
      </w:r>
      <w:r w:rsidR="00B01066">
        <w:rPr>
          <w:lang w:val="en-US"/>
        </w:rPr>
        <w:t xml:space="preserve">manufacturer declarations </w:t>
      </w:r>
      <w:r w:rsidR="001501B4">
        <w:rPr>
          <w:lang w:val="en-US"/>
        </w:rPr>
        <w:t xml:space="preserve">applicable </w:t>
      </w:r>
      <w:r w:rsidR="00B01066">
        <w:rPr>
          <w:lang w:val="en-US"/>
        </w:rPr>
        <w:t>for NR repeater conducted conformance tests</w:t>
      </w:r>
      <w:r w:rsidR="009E7A37">
        <w:rPr>
          <w:lang w:val="en-US"/>
        </w:rPr>
        <w:t xml:space="preserve"> requirements</w:t>
      </w:r>
      <w:r w:rsidR="00B01066">
        <w:rPr>
          <w:lang w:val="en-US"/>
        </w:rPr>
        <w:t>.</w:t>
      </w:r>
      <w:r w:rsidR="001E2E03">
        <w:rPr>
          <w:lang w:val="en-US"/>
        </w:rPr>
        <w:t xml:space="preserve"> </w:t>
      </w:r>
    </w:p>
    <w:p w14:paraId="54D34B2C" w14:textId="77777777" w:rsidR="00904C26" w:rsidRPr="00CA3128" w:rsidRDefault="00904C26" w:rsidP="009A334F">
      <w:pPr>
        <w:pStyle w:val="Heading1"/>
        <w:numPr>
          <w:ilvl w:val="0"/>
          <w:numId w:val="14"/>
        </w:numPr>
        <w:rPr>
          <w:lang w:val="en-US"/>
        </w:rPr>
      </w:pPr>
      <w:r w:rsidRPr="00CA3128">
        <w:t>Discussion</w:t>
      </w:r>
    </w:p>
    <w:p w14:paraId="32C40762" w14:textId="08CC51C9" w:rsidR="004235B8" w:rsidRDefault="009E7A37" w:rsidP="005B2BF3">
      <w:pPr>
        <w:tabs>
          <w:tab w:val="left" w:pos="7935"/>
        </w:tabs>
        <w:rPr>
          <w:lang w:val="en-US"/>
        </w:rPr>
      </w:pPr>
      <w:r w:rsidRPr="007C748A">
        <w:rPr>
          <w:rFonts w:eastAsia="Batang"/>
          <w:lang w:eastAsia="ko-KR"/>
        </w:rPr>
        <w:t>We start</w:t>
      </w:r>
      <w:r w:rsidR="009F5F85" w:rsidRPr="007C748A">
        <w:rPr>
          <w:rFonts w:eastAsia="Batang"/>
          <w:lang w:eastAsia="ko-KR"/>
        </w:rPr>
        <w:t xml:space="preserve"> by</w:t>
      </w:r>
      <w:r w:rsidRPr="007C748A">
        <w:rPr>
          <w:rFonts w:eastAsia="Batang"/>
          <w:lang w:eastAsia="ko-KR"/>
        </w:rPr>
        <w:t xml:space="preserve"> identifying the relevant repeater manufacturer declarations by studying the Table 4.6-1 Manufacturer declarations for BS type 1-C and BS type 1-H conducted test requirements in</w:t>
      </w:r>
      <w:r w:rsidR="007C748A">
        <w:rPr>
          <w:lang w:val="en-US"/>
        </w:rPr>
        <w:t xml:space="preserve"> 1</w:t>
      </w:r>
      <w:r w:rsidRPr="007C748A">
        <w:rPr>
          <w:lang w:val="en-US"/>
        </w:rPr>
        <w:t xml:space="preserve">. </w:t>
      </w:r>
      <w:r w:rsidR="001501B4" w:rsidRPr="007C748A">
        <w:rPr>
          <w:lang w:val="en-US"/>
        </w:rPr>
        <w:t xml:space="preserve">From the </w:t>
      </w:r>
      <w:r w:rsidR="001501B4" w:rsidRPr="007C748A">
        <w:rPr>
          <w:rFonts w:eastAsia="Batang"/>
          <w:lang w:eastAsia="ko-KR"/>
        </w:rPr>
        <w:t xml:space="preserve">Table 4.6-1 in </w:t>
      </w:r>
      <w:r w:rsidR="007C748A">
        <w:rPr>
          <w:lang w:val="en-US"/>
        </w:rPr>
        <w:t>1</w:t>
      </w:r>
      <w:r w:rsidR="001501B4" w:rsidRPr="007C748A">
        <w:rPr>
          <w:rFonts w:eastAsia="Batang"/>
          <w:lang w:eastAsia="ko-KR"/>
        </w:rPr>
        <w:t xml:space="preserve"> we can directly ignore the declarations that are not applicable for type 1-C, because the specified type for NR repeaters </w:t>
      </w:r>
      <w:r w:rsidR="001501B4" w:rsidRPr="007C748A">
        <w:rPr>
          <w:lang w:val="en-US"/>
        </w:rPr>
        <w:t>is type 1-C.</w:t>
      </w:r>
      <w:r w:rsidR="004F5163" w:rsidRPr="007C748A">
        <w:rPr>
          <w:lang w:val="en-US"/>
        </w:rPr>
        <w:t xml:space="preserve"> </w:t>
      </w:r>
      <w:r w:rsidR="004235B8">
        <w:rPr>
          <w:lang w:val="en-US"/>
        </w:rPr>
        <w:t>For the same reason, there is no need to have specific columns indicating declaration applicability.</w:t>
      </w:r>
    </w:p>
    <w:p w14:paraId="6F03A4F0" w14:textId="7C245A49" w:rsidR="007C748A" w:rsidRDefault="007C748A" w:rsidP="005B2BF3">
      <w:pPr>
        <w:tabs>
          <w:tab w:val="left" w:pos="7935"/>
        </w:tabs>
        <w:rPr>
          <w:b/>
          <w:bCs/>
          <w:lang w:val="en-US"/>
        </w:rPr>
      </w:pPr>
      <w:r w:rsidRPr="007C748A">
        <w:rPr>
          <w:b/>
          <w:bCs/>
          <w:lang w:val="en-US"/>
        </w:rPr>
        <w:t>Observation 1: Declarations which are not applicable to BS type 1-C are not needed for NR repeaters for which only type 1-C is defined in FR1</w:t>
      </w:r>
      <w:r w:rsidR="0063526B">
        <w:rPr>
          <w:b/>
          <w:bCs/>
          <w:lang w:val="en-US"/>
        </w:rPr>
        <w:t xml:space="preserve"> and requirement applicability columns are not needed</w:t>
      </w:r>
      <w:r w:rsidRPr="007C748A">
        <w:rPr>
          <w:b/>
          <w:bCs/>
          <w:lang w:val="en-US"/>
        </w:rPr>
        <w:t>.</w:t>
      </w:r>
    </w:p>
    <w:p w14:paraId="66C5C84E" w14:textId="54EFA870" w:rsidR="0026331F" w:rsidRPr="007C748A" w:rsidRDefault="0026331F" w:rsidP="0026331F">
      <w:pPr>
        <w:tabs>
          <w:tab w:val="left" w:pos="7935"/>
        </w:tabs>
      </w:pPr>
      <w:r>
        <w:rPr>
          <w:lang w:val="en-US"/>
        </w:rPr>
        <w:t xml:space="preserve">While some declarations may be different for UL and DL of the repeater, it is not meaningful to duplicate </w:t>
      </w:r>
      <w:r w:rsidR="0006379C">
        <w:rPr>
          <w:lang w:val="en-US"/>
        </w:rPr>
        <w:t>the declarations. Rather the approach taken for IAB specifications could be adopted, i.e. it is stated that declarations are made independently for UL and DL, while the same declaration table can be used.</w:t>
      </w:r>
    </w:p>
    <w:p w14:paraId="23329689" w14:textId="2111C4CC" w:rsidR="0026331F" w:rsidRPr="0006379C" w:rsidRDefault="0006379C" w:rsidP="005B2BF3">
      <w:pPr>
        <w:tabs>
          <w:tab w:val="left" w:pos="7935"/>
        </w:tabs>
        <w:rPr>
          <w:b/>
          <w:bCs/>
        </w:rPr>
      </w:pPr>
      <w:r w:rsidRPr="0006379C">
        <w:rPr>
          <w:b/>
          <w:bCs/>
        </w:rPr>
        <w:t>Proposal 1:</w:t>
      </w:r>
      <w:r>
        <w:rPr>
          <w:b/>
          <w:bCs/>
        </w:rPr>
        <w:t xml:space="preserve"> Declarations can be made independently for UL and DL while the same declaration table can be used for both UL and DL.</w:t>
      </w:r>
    </w:p>
    <w:p w14:paraId="3248AE96" w14:textId="3173788F" w:rsidR="007C748A" w:rsidRDefault="007C748A" w:rsidP="005B2BF3">
      <w:pPr>
        <w:tabs>
          <w:tab w:val="left" w:pos="7935"/>
        </w:tabs>
        <w:rPr>
          <w:lang w:val="en-US"/>
        </w:rPr>
      </w:pPr>
      <w:r>
        <w:rPr>
          <w:lang w:val="en-US"/>
        </w:rPr>
        <w:t>In addition, generally all declarations which relate to carrier configurations or power imbalances between carriers are not needed, as repeater is not aware of what carriers it is forwarding. Test configurations used for repeater testing should therefore be built based on passband</w:t>
      </w:r>
      <w:r w:rsidR="00760880">
        <w:rPr>
          <w:lang w:val="en-US"/>
        </w:rPr>
        <w:t>s which are declared</w:t>
      </w:r>
      <w:r>
        <w:rPr>
          <w:lang w:val="en-US"/>
        </w:rPr>
        <w:t>.</w:t>
      </w:r>
      <w:r w:rsidR="007838DC">
        <w:rPr>
          <w:lang w:val="en-US"/>
        </w:rPr>
        <w:t xml:space="preserve"> </w:t>
      </w:r>
      <w:r w:rsidR="007838DC" w:rsidRPr="00D275E0">
        <w:rPr>
          <w:lang w:val="en-US"/>
        </w:rPr>
        <w:t xml:space="preserve">As </w:t>
      </w:r>
      <w:r w:rsidR="007838DC">
        <w:rPr>
          <w:lang w:val="en-US"/>
        </w:rPr>
        <w:t xml:space="preserve">demodulation requirements are not defined for NR repeaters, demodulation related declarations do not need to be defined. </w:t>
      </w:r>
      <w:r w:rsidR="00834049">
        <w:rPr>
          <w:lang w:val="en-US"/>
        </w:rPr>
        <w:t>Similarly also NB-IoT related declarations can be removed, as NB-IoT was not considered in derivation of repeater requirements.</w:t>
      </w:r>
    </w:p>
    <w:p w14:paraId="0E61AD72" w14:textId="23FA5C30" w:rsidR="00760880" w:rsidRDefault="00456F73" w:rsidP="005B2BF3">
      <w:pPr>
        <w:tabs>
          <w:tab w:val="left" w:pos="7935"/>
        </w:tabs>
        <w:rPr>
          <w:b/>
          <w:bCs/>
          <w:lang w:val="en-US"/>
        </w:rPr>
      </w:pPr>
      <w:r w:rsidRPr="00456F73">
        <w:rPr>
          <w:b/>
          <w:bCs/>
          <w:lang w:val="en-US"/>
        </w:rPr>
        <w:t>Observation 2:</w:t>
      </w:r>
      <w:r>
        <w:rPr>
          <w:b/>
          <w:bCs/>
          <w:lang w:val="en-US"/>
        </w:rPr>
        <w:t xml:space="preserve"> Declarations on carrier configurations are not needed for repeaters as passband </w:t>
      </w:r>
      <w:r w:rsidR="00366F30">
        <w:rPr>
          <w:b/>
          <w:bCs/>
          <w:lang w:val="en-US"/>
        </w:rPr>
        <w:t>declarations shall be used instead.</w:t>
      </w:r>
    </w:p>
    <w:p w14:paraId="7EC04A24" w14:textId="0FDAB2C5" w:rsidR="00D275E0" w:rsidRDefault="00D275E0" w:rsidP="005B2BF3">
      <w:pPr>
        <w:tabs>
          <w:tab w:val="left" w:pos="7935"/>
        </w:tabs>
        <w:rPr>
          <w:b/>
          <w:bCs/>
          <w:lang w:val="en-US"/>
        </w:rPr>
      </w:pPr>
      <w:r w:rsidRPr="00D275E0">
        <w:rPr>
          <w:b/>
          <w:bCs/>
          <w:lang w:val="en-US"/>
        </w:rPr>
        <w:t>Observation 3:</w:t>
      </w:r>
      <w:r>
        <w:rPr>
          <w:b/>
          <w:bCs/>
          <w:lang w:val="en-US"/>
        </w:rPr>
        <w:t xml:space="preserve"> Demodulation </w:t>
      </w:r>
      <w:r w:rsidR="005F62BE">
        <w:rPr>
          <w:b/>
          <w:bCs/>
          <w:lang w:val="en-US"/>
        </w:rPr>
        <w:t xml:space="preserve">and NB-IoT </w:t>
      </w:r>
      <w:r>
        <w:rPr>
          <w:b/>
          <w:bCs/>
          <w:lang w:val="en-US"/>
        </w:rPr>
        <w:t>related declarations are not needed for NR repeaters</w:t>
      </w:r>
      <w:r w:rsidR="002B1DA4">
        <w:rPr>
          <w:b/>
          <w:bCs/>
          <w:lang w:val="en-US"/>
        </w:rPr>
        <w:t>.</w:t>
      </w:r>
    </w:p>
    <w:p w14:paraId="39978072" w14:textId="40C31741" w:rsidR="0006379C" w:rsidRDefault="007838DC" w:rsidP="005B2BF3">
      <w:pPr>
        <w:tabs>
          <w:tab w:val="left" w:pos="7935"/>
        </w:tabs>
        <w:rPr>
          <w:lang w:val="en-US"/>
        </w:rPr>
      </w:pPr>
      <w:r>
        <w:rPr>
          <w:lang w:val="en-US"/>
        </w:rPr>
        <w:t xml:space="preserve">It can be already seen that there is a large amount of changes, and for that reason it is not necessary to </w:t>
      </w:r>
      <w:r w:rsidR="009E3925">
        <w:rPr>
          <w:lang w:val="en-US"/>
        </w:rPr>
        <w:t xml:space="preserve">aim to maintain declaration numbering equivalent between NR BS and NR repeaters. Therefore also all void declarations can be removed and the </w:t>
      </w:r>
      <w:r w:rsidR="005F62BE">
        <w:rPr>
          <w:lang w:val="en-US"/>
        </w:rPr>
        <w:t>finally all declarations can be renumbered.</w:t>
      </w:r>
    </w:p>
    <w:p w14:paraId="186B9216" w14:textId="2CA2BC62" w:rsidR="007838DC" w:rsidRPr="005F62BE" w:rsidRDefault="005F62BE" w:rsidP="005B2BF3">
      <w:pPr>
        <w:tabs>
          <w:tab w:val="left" w:pos="7935"/>
        </w:tabs>
        <w:rPr>
          <w:b/>
          <w:bCs/>
          <w:lang w:val="en-US"/>
        </w:rPr>
      </w:pPr>
      <w:r w:rsidRPr="005F62BE">
        <w:rPr>
          <w:b/>
          <w:bCs/>
          <w:lang w:val="en-US"/>
        </w:rPr>
        <w:t>Observation 4:</w:t>
      </w:r>
      <w:r>
        <w:rPr>
          <w:b/>
          <w:bCs/>
          <w:lang w:val="en-US"/>
        </w:rPr>
        <w:t xml:space="preserve"> All void declarations can be removed and the numbering of the whole table re-done.</w:t>
      </w:r>
    </w:p>
    <w:p w14:paraId="12EE15B9" w14:textId="6D70FB58" w:rsidR="00366F30" w:rsidRPr="00366F30" w:rsidRDefault="00366F30" w:rsidP="005B2BF3">
      <w:pPr>
        <w:tabs>
          <w:tab w:val="left" w:pos="7935"/>
        </w:tabs>
        <w:rPr>
          <w:lang w:val="en-US"/>
        </w:rPr>
      </w:pPr>
      <w:r w:rsidRPr="00366F30">
        <w:rPr>
          <w:lang w:val="en-US"/>
        </w:rPr>
        <w:t>In Table</w:t>
      </w:r>
      <w:r>
        <w:rPr>
          <w:lang w:val="en-US"/>
        </w:rPr>
        <w:t xml:space="preserve"> 1 we </w:t>
      </w:r>
      <w:r w:rsidR="00AF098E">
        <w:rPr>
          <w:lang w:val="en-US"/>
        </w:rPr>
        <w:t>illustrate which NR BS declarations can be considered not to be applied for NR repeaters.</w:t>
      </w:r>
    </w:p>
    <w:p w14:paraId="66427782" w14:textId="6DEEF04A" w:rsidR="009E7A37" w:rsidRDefault="009E7A37" w:rsidP="009E7A37">
      <w:pPr>
        <w:jc w:val="center"/>
        <w:rPr>
          <w:b/>
          <w:bCs/>
          <w:i/>
          <w:iCs/>
        </w:rPr>
      </w:pPr>
      <w:r w:rsidRPr="00B231F2">
        <w:rPr>
          <w:b/>
          <w:bCs/>
          <w:i/>
          <w:iCs/>
        </w:rPr>
        <w:t xml:space="preserve">Table </w:t>
      </w:r>
      <w:r w:rsidRPr="00B231F2">
        <w:rPr>
          <w:b/>
          <w:bCs/>
          <w:i/>
          <w:iCs/>
        </w:rPr>
        <w:fldChar w:fldCharType="begin"/>
      </w:r>
      <w:r w:rsidRPr="00B231F2">
        <w:rPr>
          <w:b/>
          <w:bCs/>
          <w:i/>
          <w:iCs/>
        </w:rPr>
        <w:instrText xml:space="preserve"> SEQ Table \* ARABIC </w:instrText>
      </w:r>
      <w:r w:rsidRPr="00B231F2">
        <w:rPr>
          <w:b/>
          <w:bCs/>
          <w:i/>
          <w:iCs/>
        </w:rPr>
        <w:fldChar w:fldCharType="separate"/>
      </w:r>
      <w:r>
        <w:rPr>
          <w:b/>
          <w:bCs/>
          <w:i/>
          <w:iCs/>
          <w:noProof/>
        </w:rPr>
        <w:t>1</w:t>
      </w:r>
      <w:r w:rsidRPr="00B231F2">
        <w:rPr>
          <w:b/>
          <w:bCs/>
          <w:i/>
          <w:iCs/>
        </w:rPr>
        <w:fldChar w:fldCharType="end"/>
      </w:r>
      <w:r w:rsidRPr="00B231F2">
        <w:rPr>
          <w:b/>
          <w:bCs/>
          <w:i/>
          <w:iCs/>
        </w:rPr>
        <w:t xml:space="preserve">: </w:t>
      </w:r>
      <w:r w:rsidR="00294421">
        <w:rPr>
          <w:b/>
          <w:bCs/>
          <w:i/>
          <w:iCs/>
        </w:rPr>
        <w:t>Manufacturer declarations for NR repeater type 1-C compared to BS declarations</w:t>
      </w:r>
      <w:r>
        <w:rPr>
          <w:b/>
          <w:bCs/>
          <w:i/>
          <w:iCs/>
        </w:rPr>
        <w:t xml:space="preserve">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7"/>
        <w:gridCol w:w="2339"/>
        <w:gridCol w:w="4253"/>
        <w:gridCol w:w="851"/>
        <w:gridCol w:w="920"/>
      </w:tblGrid>
      <w:tr w:rsidR="00D275E0" w14:paraId="014D5957"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BD642A3" w14:textId="77777777" w:rsidR="00D275E0" w:rsidRDefault="00D275E0" w:rsidP="00141B9C">
            <w:pPr>
              <w:pStyle w:val="TAH"/>
            </w:pPr>
            <w:r>
              <w:lastRenderedPageBreak/>
              <w:t>Declaration identifier</w:t>
            </w:r>
          </w:p>
        </w:tc>
        <w:tc>
          <w:tcPr>
            <w:tcW w:w="2338" w:type="dxa"/>
            <w:tcBorders>
              <w:top w:val="single" w:sz="4" w:space="0" w:color="auto"/>
              <w:left w:val="single" w:sz="4" w:space="0" w:color="auto"/>
              <w:bottom w:val="single" w:sz="4" w:space="0" w:color="auto"/>
              <w:right w:val="single" w:sz="4" w:space="0" w:color="auto"/>
            </w:tcBorders>
            <w:hideMark/>
          </w:tcPr>
          <w:p w14:paraId="25C73272" w14:textId="77777777" w:rsidR="00D275E0" w:rsidRDefault="00D275E0" w:rsidP="00141B9C">
            <w:pPr>
              <w:pStyle w:val="TAH"/>
            </w:pPr>
            <w:r>
              <w:t>Declaration</w:t>
            </w:r>
          </w:p>
        </w:tc>
        <w:tc>
          <w:tcPr>
            <w:tcW w:w="4252" w:type="dxa"/>
            <w:tcBorders>
              <w:top w:val="single" w:sz="4" w:space="0" w:color="auto"/>
              <w:left w:val="single" w:sz="4" w:space="0" w:color="auto"/>
              <w:bottom w:val="single" w:sz="4" w:space="0" w:color="auto"/>
              <w:right w:val="single" w:sz="4" w:space="0" w:color="auto"/>
            </w:tcBorders>
            <w:hideMark/>
          </w:tcPr>
          <w:p w14:paraId="65E700F9" w14:textId="77777777" w:rsidR="00D275E0" w:rsidRDefault="00D275E0" w:rsidP="00141B9C">
            <w:pPr>
              <w:pStyle w:val="TAH"/>
            </w:pPr>
            <w: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6A1D4E2F" w14:textId="77777777" w:rsidR="00D275E0" w:rsidRPr="00143B84" w:rsidRDefault="00D275E0" w:rsidP="00141B9C">
            <w:pPr>
              <w:pStyle w:val="TAH"/>
              <w:rPr>
                <w:strike/>
              </w:rPr>
            </w:pPr>
            <w:r w:rsidRPr="00143B84">
              <w:rPr>
                <w:strike/>
              </w:rPr>
              <w:t>Applicability</w:t>
            </w:r>
          </w:p>
        </w:tc>
      </w:tr>
      <w:tr w:rsidR="00D275E0" w14:paraId="55D589F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tcPr>
          <w:p w14:paraId="0F69002D" w14:textId="77777777" w:rsidR="00D275E0" w:rsidRDefault="00D275E0" w:rsidP="00141B9C">
            <w:pPr>
              <w:pStyle w:val="TAH"/>
            </w:pPr>
          </w:p>
        </w:tc>
        <w:tc>
          <w:tcPr>
            <w:tcW w:w="2338" w:type="dxa"/>
            <w:tcBorders>
              <w:top w:val="single" w:sz="4" w:space="0" w:color="auto"/>
              <w:left w:val="single" w:sz="4" w:space="0" w:color="auto"/>
              <w:bottom w:val="single" w:sz="4" w:space="0" w:color="auto"/>
              <w:right w:val="single" w:sz="4" w:space="0" w:color="auto"/>
            </w:tcBorders>
          </w:tcPr>
          <w:p w14:paraId="4A388036" w14:textId="77777777" w:rsidR="00D275E0" w:rsidRDefault="00D275E0" w:rsidP="00141B9C">
            <w:pPr>
              <w:pStyle w:val="TAH"/>
            </w:pPr>
          </w:p>
        </w:tc>
        <w:tc>
          <w:tcPr>
            <w:tcW w:w="4252" w:type="dxa"/>
            <w:tcBorders>
              <w:top w:val="single" w:sz="4" w:space="0" w:color="auto"/>
              <w:left w:val="single" w:sz="4" w:space="0" w:color="auto"/>
              <w:bottom w:val="single" w:sz="4" w:space="0" w:color="auto"/>
              <w:right w:val="single" w:sz="4" w:space="0" w:color="auto"/>
            </w:tcBorders>
          </w:tcPr>
          <w:p w14:paraId="749B6FFE" w14:textId="77777777" w:rsidR="00D275E0" w:rsidRDefault="00D275E0" w:rsidP="00141B9C">
            <w:pPr>
              <w:pStyle w:val="TAH"/>
            </w:pPr>
          </w:p>
        </w:tc>
        <w:tc>
          <w:tcPr>
            <w:tcW w:w="851" w:type="dxa"/>
            <w:tcBorders>
              <w:top w:val="single" w:sz="4" w:space="0" w:color="auto"/>
              <w:left w:val="single" w:sz="4" w:space="0" w:color="auto"/>
              <w:bottom w:val="single" w:sz="4" w:space="0" w:color="auto"/>
              <w:right w:val="single" w:sz="4" w:space="0" w:color="auto"/>
            </w:tcBorders>
            <w:hideMark/>
          </w:tcPr>
          <w:p w14:paraId="0A2459AA" w14:textId="77777777" w:rsidR="00D275E0" w:rsidRPr="00143B84" w:rsidRDefault="00D275E0" w:rsidP="00141B9C">
            <w:pPr>
              <w:pStyle w:val="TAH"/>
              <w:rPr>
                <w:strike/>
              </w:rPr>
            </w:pPr>
            <w:r w:rsidRPr="00143B84">
              <w:rPr>
                <w:i/>
                <w:strike/>
              </w:rPr>
              <w:t>BS type 1-C</w:t>
            </w:r>
          </w:p>
        </w:tc>
        <w:tc>
          <w:tcPr>
            <w:tcW w:w="920" w:type="dxa"/>
            <w:tcBorders>
              <w:top w:val="single" w:sz="4" w:space="0" w:color="auto"/>
              <w:left w:val="single" w:sz="4" w:space="0" w:color="auto"/>
              <w:bottom w:val="single" w:sz="4" w:space="0" w:color="auto"/>
              <w:right w:val="single" w:sz="4" w:space="0" w:color="auto"/>
            </w:tcBorders>
            <w:hideMark/>
          </w:tcPr>
          <w:p w14:paraId="2F9081EF" w14:textId="77777777" w:rsidR="00D275E0" w:rsidRPr="00143B84" w:rsidRDefault="00D275E0" w:rsidP="00141B9C">
            <w:pPr>
              <w:pStyle w:val="TAH"/>
              <w:rPr>
                <w:strike/>
              </w:rPr>
            </w:pPr>
            <w:r w:rsidRPr="00143B84">
              <w:rPr>
                <w:i/>
                <w:strike/>
              </w:rPr>
              <w:t>BS type 1-H</w:t>
            </w:r>
          </w:p>
        </w:tc>
      </w:tr>
      <w:tr w:rsidR="00D275E0" w14:paraId="66BCACA2"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C1B726B" w14:textId="77777777" w:rsidR="00D275E0" w:rsidRPr="00141B9C" w:rsidRDefault="00D275E0" w:rsidP="00141B9C">
            <w:pPr>
              <w:pStyle w:val="TAL"/>
              <w:rPr>
                <w:strike/>
              </w:rPr>
            </w:pPr>
            <w:r w:rsidRPr="00141B9C">
              <w:rPr>
                <w:strike/>
              </w:rPr>
              <w:t>D.1</w:t>
            </w:r>
          </w:p>
        </w:tc>
        <w:tc>
          <w:tcPr>
            <w:tcW w:w="2338" w:type="dxa"/>
            <w:tcBorders>
              <w:top w:val="single" w:sz="4" w:space="0" w:color="auto"/>
              <w:left w:val="single" w:sz="4" w:space="0" w:color="auto"/>
              <w:bottom w:val="single" w:sz="4" w:space="0" w:color="auto"/>
              <w:right w:val="single" w:sz="4" w:space="0" w:color="auto"/>
            </w:tcBorders>
            <w:hideMark/>
          </w:tcPr>
          <w:p w14:paraId="440165F6" w14:textId="77777777" w:rsidR="00D275E0" w:rsidRPr="00141B9C" w:rsidRDefault="00D275E0" w:rsidP="00141B9C">
            <w:pPr>
              <w:pStyle w:val="TAL"/>
              <w:rPr>
                <w:strike/>
              </w:rPr>
            </w:pPr>
            <w:r w:rsidRPr="00141B9C">
              <w:rPr>
                <w:strike/>
              </w:rPr>
              <w:t>BS requirements set</w:t>
            </w:r>
          </w:p>
        </w:tc>
        <w:tc>
          <w:tcPr>
            <w:tcW w:w="4252" w:type="dxa"/>
            <w:tcBorders>
              <w:top w:val="single" w:sz="4" w:space="0" w:color="auto"/>
              <w:left w:val="single" w:sz="4" w:space="0" w:color="auto"/>
              <w:bottom w:val="single" w:sz="4" w:space="0" w:color="auto"/>
              <w:right w:val="single" w:sz="4" w:space="0" w:color="auto"/>
            </w:tcBorders>
            <w:hideMark/>
          </w:tcPr>
          <w:p w14:paraId="04B16836" w14:textId="77777777" w:rsidR="00D275E0" w:rsidRPr="00141B9C" w:rsidRDefault="00D275E0" w:rsidP="00141B9C">
            <w:pPr>
              <w:pStyle w:val="TAL"/>
              <w:rPr>
                <w:strike/>
              </w:rPr>
            </w:pPr>
            <w:r w:rsidRPr="00141B9C">
              <w:rPr>
                <w:strike/>
              </w:rPr>
              <w:t xml:space="preserve">Declaration of </w:t>
            </w:r>
            <w:r w:rsidRPr="00141B9C">
              <w:rPr>
                <w:strike/>
                <w:lang w:eastAsia="sv-SE"/>
              </w:rPr>
              <w:t xml:space="preserve">one of the NR </w:t>
            </w:r>
            <w:r w:rsidRPr="00141B9C">
              <w:rPr>
                <w:strike/>
              </w:rPr>
              <w:t xml:space="preserve">base station </w:t>
            </w:r>
            <w:r w:rsidRPr="00141B9C">
              <w:rPr>
                <w:i/>
                <w:strike/>
                <w:lang w:eastAsia="sv-SE"/>
              </w:rPr>
              <w:t>requirement</w:t>
            </w:r>
            <w:r w:rsidRPr="00141B9C">
              <w:rPr>
                <w:i/>
                <w:strike/>
              </w:rPr>
              <w:t>'</w:t>
            </w:r>
            <w:r w:rsidRPr="00141B9C">
              <w:rPr>
                <w:i/>
                <w:strike/>
                <w:lang w:eastAsia="sv-SE"/>
              </w:rPr>
              <w:t>s set</w:t>
            </w:r>
            <w:r w:rsidRPr="00141B9C">
              <w:rPr>
                <w:strike/>
                <w:lang w:eastAsia="sv-SE"/>
              </w:rPr>
              <w:t xml:space="preserve"> as defined for </w:t>
            </w:r>
            <w:r w:rsidRPr="00141B9C">
              <w:rPr>
                <w:i/>
                <w:strike/>
                <w:lang w:eastAsia="sv-SE"/>
              </w:rPr>
              <w:t>BS type 1-C</w:t>
            </w:r>
            <w:r w:rsidRPr="00141B9C">
              <w:rPr>
                <w:strike/>
                <w:lang w:eastAsia="sv-SE"/>
              </w:rPr>
              <w:t xml:space="preserve">, or </w:t>
            </w:r>
            <w:r w:rsidRPr="00141B9C">
              <w:rPr>
                <w:i/>
                <w:strike/>
                <w:lang w:eastAsia="sv-SE"/>
              </w:rPr>
              <w:t>BS type 1-H</w:t>
            </w:r>
            <w:r w:rsidRPr="00141B9C">
              <w:rPr>
                <w:strike/>
                <w:lang w:eastAsia="sv-SE"/>
              </w:rPr>
              <w:t>.</w:t>
            </w:r>
          </w:p>
        </w:tc>
        <w:tc>
          <w:tcPr>
            <w:tcW w:w="851" w:type="dxa"/>
            <w:tcBorders>
              <w:top w:val="single" w:sz="4" w:space="0" w:color="auto"/>
              <w:left w:val="single" w:sz="4" w:space="0" w:color="auto"/>
              <w:bottom w:val="single" w:sz="4" w:space="0" w:color="auto"/>
              <w:right w:val="single" w:sz="4" w:space="0" w:color="auto"/>
            </w:tcBorders>
            <w:hideMark/>
          </w:tcPr>
          <w:p w14:paraId="24F78AED"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7997F7D" w14:textId="77777777" w:rsidR="00D275E0" w:rsidRPr="00143B84" w:rsidRDefault="00D275E0" w:rsidP="00141B9C">
            <w:pPr>
              <w:pStyle w:val="TAL"/>
              <w:rPr>
                <w:strike/>
              </w:rPr>
            </w:pPr>
            <w:r w:rsidRPr="00143B84">
              <w:rPr>
                <w:strike/>
              </w:rPr>
              <w:t>x</w:t>
            </w:r>
          </w:p>
        </w:tc>
      </w:tr>
      <w:tr w:rsidR="00D275E0" w14:paraId="443D4EF6"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F37B4F7" w14:textId="77777777" w:rsidR="00D275E0" w:rsidRDefault="00D275E0" w:rsidP="00141B9C">
            <w:pPr>
              <w:pStyle w:val="TAL"/>
            </w:pPr>
            <w:r>
              <w:rPr>
                <w:szCs w:val="18"/>
              </w:rPr>
              <w:t>D.2</w:t>
            </w:r>
          </w:p>
        </w:tc>
        <w:tc>
          <w:tcPr>
            <w:tcW w:w="2338" w:type="dxa"/>
            <w:tcBorders>
              <w:top w:val="single" w:sz="4" w:space="0" w:color="auto"/>
              <w:left w:val="single" w:sz="4" w:space="0" w:color="auto"/>
              <w:bottom w:val="single" w:sz="4" w:space="0" w:color="auto"/>
              <w:right w:val="single" w:sz="4" w:space="0" w:color="auto"/>
            </w:tcBorders>
            <w:hideMark/>
          </w:tcPr>
          <w:p w14:paraId="47265A12" w14:textId="77777777" w:rsidR="00D275E0" w:rsidRDefault="00D275E0" w:rsidP="00141B9C">
            <w:pPr>
              <w:pStyle w:val="TAL"/>
            </w:pPr>
            <w:r>
              <w:rPr>
                <w:szCs w:val="18"/>
                <w:lang w:eastAsia="zh-CN"/>
              </w:rPr>
              <w:t>BS class</w:t>
            </w:r>
          </w:p>
        </w:tc>
        <w:tc>
          <w:tcPr>
            <w:tcW w:w="4252" w:type="dxa"/>
            <w:tcBorders>
              <w:top w:val="single" w:sz="4" w:space="0" w:color="auto"/>
              <w:left w:val="single" w:sz="4" w:space="0" w:color="auto"/>
              <w:bottom w:val="single" w:sz="4" w:space="0" w:color="auto"/>
              <w:right w:val="single" w:sz="4" w:space="0" w:color="auto"/>
            </w:tcBorders>
            <w:hideMark/>
          </w:tcPr>
          <w:p w14:paraId="255A4593" w14:textId="77777777" w:rsidR="00D275E0" w:rsidRDefault="00D275E0" w:rsidP="00141B9C">
            <w:pPr>
              <w:pStyle w:val="TAL"/>
            </w:pPr>
            <w:r>
              <w:rPr>
                <w:szCs w:val="18"/>
                <w:lang w:eastAsia="zh-CN"/>
              </w:rPr>
              <w:t>BS class of the BS, declared as Wide Area BS, Medium Range BS, or Local Area BS.</w:t>
            </w:r>
          </w:p>
        </w:tc>
        <w:tc>
          <w:tcPr>
            <w:tcW w:w="851" w:type="dxa"/>
            <w:tcBorders>
              <w:top w:val="single" w:sz="4" w:space="0" w:color="auto"/>
              <w:left w:val="single" w:sz="4" w:space="0" w:color="auto"/>
              <w:bottom w:val="single" w:sz="4" w:space="0" w:color="auto"/>
              <w:right w:val="single" w:sz="4" w:space="0" w:color="auto"/>
            </w:tcBorders>
            <w:hideMark/>
          </w:tcPr>
          <w:p w14:paraId="132BD47F" w14:textId="77777777" w:rsidR="00D275E0" w:rsidRPr="00143B84" w:rsidRDefault="00D275E0" w:rsidP="00141B9C">
            <w:pPr>
              <w:pStyle w:val="TAL"/>
              <w:rPr>
                <w:strike/>
              </w:rPr>
            </w:pPr>
            <w:r w:rsidRPr="00143B84">
              <w:rPr>
                <w:strike/>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383D98A" w14:textId="77777777" w:rsidR="00D275E0" w:rsidRPr="00143B84" w:rsidRDefault="00D275E0" w:rsidP="00141B9C">
            <w:pPr>
              <w:pStyle w:val="TAL"/>
              <w:rPr>
                <w:strike/>
              </w:rPr>
            </w:pPr>
            <w:r w:rsidRPr="00143B84">
              <w:rPr>
                <w:strike/>
                <w:lang w:eastAsia="zh-CN"/>
              </w:rPr>
              <w:t>x</w:t>
            </w:r>
          </w:p>
        </w:tc>
      </w:tr>
      <w:tr w:rsidR="00D275E0" w14:paraId="7AB13F22"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0B064F" w14:textId="77777777" w:rsidR="00D275E0" w:rsidRDefault="00D275E0" w:rsidP="00141B9C">
            <w:pPr>
              <w:pStyle w:val="TAL"/>
              <w:rPr>
                <w:szCs w:val="18"/>
              </w:rPr>
            </w:pPr>
            <w:r>
              <w:rPr>
                <w:szCs w:val="18"/>
              </w:rPr>
              <w:t>D.3</w:t>
            </w:r>
          </w:p>
        </w:tc>
        <w:tc>
          <w:tcPr>
            <w:tcW w:w="2338" w:type="dxa"/>
            <w:tcBorders>
              <w:top w:val="single" w:sz="4" w:space="0" w:color="auto"/>
              <w:left w:val="single" w:sz="4" w:space="0" w:color="auto"/>
              <w:bottom w:val="single" w:sz="4" w:space="0" w:color="auto"/>
              <w:right w:val="single" w:sz="4" w:space="0" w:color="auto"/>
            </w:tcBorders>
            <w:hideMark/>
          </w:tcPr>
          <w:p w14:paraId="64FE07D2" w14:textId="77777777" w:rsidR="00D275E0" w:rsidRDefault="00D275E0" w:rsidP="00141B9C">
            <w:pPr>
              <w:pStyle w:val="TAL"/>
              <w:rPr>
                <w:szCs w:val="18"/>
                <w:lang w:eastAsia="zh-CN"/>
              </w:rPr>
            </w:pPr>
            <w:r>
              <w:rPr>
                <w:i/>
                <w:szCs w:val="18"/>
              </w:rPr>
              <w:t>Operating bands</w:t>
            </w:r>
            <w:r>
              <w:rPr>
                <w:szCs w:val="18"/>
              </w:rPr>
              <w:t xml:space="preserve"> and frequency ranges</w:t>
            </w:r>
          </w:p>
        </w:tc>
        <w:tc>
          <w:tcPr>
            <w:tcW w:w="4252" w:type="dxa"/>
            <w:tcBorders>
              <w:top w:val="single" w:sz="4" w:space="0" w:color="auto"/>
              <w:left w:val="single" w:sz="4" w:space="0" w:color="auto"/>
              <w:bottom w:val="single" w:sz="4" w:space="0" w:color="auto"/>
              <w:right w:val="single" w:sz="4" w:space="0" w:color="auto"/>
            </w:tcBorders>
            <w:hideMark/>
          </w:tcPr>
          <w:p w14:paraId="007EFEB3" w14:textId="77777777" w:rsidR="00D275E0" w:rsidRDefault="00D275E0" w:rsidP="00141B9C">
            <w:pPr>
              <w:pStyle w:val="TAL"/>
              <w:rPr>
                <w:szCs w:val="18"/>
              </w:rPr>
            </w:pPr>
            <w:r>
              <w:rPr>
                <w:szCs w:val="18"/>
              </w:rPr>
              <w:t xml:space="preserve">List of NR </w:t>
            </w:r>
            <w:r>
              <w:rPr>
                <w:i/>
                <w:szCs w:val="18"/>
              </w:rPr>
              <w:t>operating band(s)</w:t>
            </w:r>
            <w:r>
              <w:rPr>
                <w:szCs w:val="18"/>
              </w:rPr>
              <w:t xml:space="preserve"> supported by </w:t>
            </w:r>
            <w:r>
              <w:rPr>
                <w:i/>
                <w:szCs w:val="18"/>
              </w:rPr>
              <w:t>single-band connector(s)</w:t>
            </w:r>
            <w:r>
              <w:rPr>
                <w:szCs w:val="18"/>
              </w:rPr>
              <w:t xml:space="preserve"> and/or </w:t>
            </w:r>
            <w:r>
              <w:rPr>
                <w:i/>
                <w:szCs w:val="18"/>
              </w:rPr>
              <w:t>multi-band connector(s)</w:t>
            </w:r>
            <w:r>
              <w:rPr>
                <w:szCs w:val="18"/>
              </w:rPr>
              <w:t xml:space="preserve"> of the BS and if applicable, frequency range(s) within the </w:t>
            </w:r>
            <w:r>
              <w:rPr>
                <w:i/>
                <w:szCs w:val="18"/>
              </w:rPr>
              <w:t>operating band(s)</w:t>
            </w:r>
            <w:r>
              <w:rPr>
                <w:szCs w:val="18"/>
              </w:rPr>
              <w:t xml:space="preserve"> that the BS can operate in. </w:t>
            </w:r>
          </w:p>
          <w:p w14:paraId="22FDD2B9" w14:textId="77777777" w:rsidR="00D275E0" w:rsidRDefault="00D275E0" w:rsidP="00141B9C">
            <w:pPr>
              <w:pStyle w:val="TAL"/>
              <w:rPr>
                <w:szCs w:val="18"/>
                <w:lang w:eastAsia="zh-CN"/>
              </w:rPr>
            </w:pPr>
            <w:r>
              <w:rPr>
                <w:szCs w:val="18"/>
              </w:rPr>
              <w:t xml:space="preserve">Declarations shall be made per </w:t>
            </w:r>
            <w:r>
              <w:rPr>
                <w:i/>
                <w:szCs w:val="18"/>
              </w:rPr>
              <w:t>antenna connector</w:t>
            </w:r>
            <w:r>
              <w:rPr>
                <w:szCs w:val="18"/>
              </w:rPr>
              <w:t xml:space="preserve"> for </w:t>
            </w:r>
            <w:r>
              <w:rPr>
                <w:i/>
                <w:szCs w:val="18"/>
              </w:rPr>
              <w:t>BS type 1-C</w:t>
            </w:r>
            <w:r>
              <w:rPr>
                <w:szCs w:val="18"/>
              </w:rPr>
              <w:t xml:space="preserve">, or </w:t>
            </w:r>
            <w:r>
              <w:rPr>
                <w:i/>
                <w:szCs w:val="18"/>
              </w:rPr>
              <w:t>TAB connector</w:t>
            </w:r>
            <w:r>
              <w:rPr>
                <w:szCs w:val="18"/>
              </w:rPr>
              <w:t xml:space="preserve"> for </w:t>
            </w:r>
            <w:r>
              <w:rPr>
                <w:i/>
                <w:szCs w:val="18"/>
              </w:rPr>
              <w:t>BS type 1-H</w:t>
            </w:r>
            <w:r>
              <w:rPr>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7E89D7CC" w14:textId="77777777" w:rsidR="00D275E0" w:rsidRPr="00143B84" w:rsidRDefault="00D275E0" w:rsidP="00141B9C">
            <w:pPr>
              <w:pStyle w:val="TAL"/>
              <w:rPr>
                <w:strike/>
                <w:lang w:eastAsia="zh-CN"/>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0928BB97" w14:textId="77777777" w:rsidR="00D275E0" w:rsidRPr="00143B84" w:rsidRDefault="00D275E0" w:rsidP="00141B9C">
            <w:pPr>
              <w:pStyle w:val="TAL"/>
              <w:rPr>
                <w:strike/>
                <w:lang w:eastAsia="zh-CN"/>
              </w:rPr>
            </w:pPr>
            <w:r w:rsidRPr="00143B84">
              <w:rPr>
                <w:strike/>
              </w:rPr>
              <w:t>x</w:t>
            </w:r>
          </w:p>
        </w:tc>
      </w:tr>
      <w:tr w:rsidR="00D275E0" w14:paraId="090A6195"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CCFECCA" w14:textId="77777777" w:rsidR="00D275E0" w:rsidRDefault="00D275E0" w:rsidP="00141B9C">
            <w:pPr>
              <w:pStyle w:val="TAL"/>
              <w:rPr>
                <w:szCs w:val="18"/>
              </w:rPr>
            </w:pPr>
            <w:r>
              <w:rPr>
                <w:szCs w:val="18"/>
              </w:rPr>
              <w:t>D.4</w:t>
            </w:r>
          </w:p>
        </w:tc>
        <w:tc>
          <w:tcPr>
            <w:tcW w:w="2338" w:type="dxa"/>
            <w:tcBorders>
              <w:top w:val="single" w:sz="4" w:space="0" w:color="auto"/>
              <w:left w:val="single" w:sz="4" w:space="0" w:color="auto"/>
              <w:bottom w:val="single" w:sz="4" w:space="0" w:color="auto"/>
              <w:right w:val="single" w:sz="4" w:space="0" w:color="auto"/>
            </w:tcBorders>
            <w:hideMark/>
          </w:tcPr>
          <w:p w14:paraId="4FBC01E2" w14:textId="77777777" w:rsidR="00D275E0" w:rsidRDefault="00D275E0" w:rsidP="00141B9C">
            <w:pPr>
              <w:pStyle w:val="TAL"/>
              <w:rPr>
                <w:i/>
                <w:szCs w:val="18"/>
              </w:rPr>
            </w:pPr>
            <w:r>
              <w:rPr>
                <w:szCs w:val="18"/>
              </w:rPr>
              <w:t>Spurious emission category</w:t>
            </w:r>
          </w:p>
        </w:tc>
        <w:tc>
          <w:tcPr>
            <w:tcW w:w="4252" w:type="dxa"/>
            <w:tcBorders>
              <w:top w:val="single" w:sz="4" w:space="0" w:color="auto"/>
              <w:left w:val="single" w:sz="4" w:space="0" w:color="auto"/>
              <w:bottom w:val="single" w:sz="4" w:space="0" w:color="auto"/>
              <w:right w:val="single" w:sz="4" w:space="0" w:color="auto"/>
            </w:tcBorders>
            <w:hideMark/>
          </w:tcPr>
          <w:p w14:paraId="7AA128B8" w14:textId="77777777" w:rsidR="00D275E0" w:rsidRDefault="00D275E0" w:rsidP="00141B9C">
            <w:pPr>
              <w:pStyle w:val="TAL"/>
              <w:rPr>
                <w:szCs w:val="18"/>
              </w:rPr>
            </w:pPr>
            <w:r>
              <w:rPr>
                <w:szCs w:val="18"/>
              </w:rPr>
              <w:t xml:space="preserve">Declare the BS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13A4111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18301E62" w14:textId="77777777" w:rsidR="00D275E0" w:rsidRPr="00143B84" w:rsidRDefault="00D275E0" w:rsidP="00141B9C">
            <w:pPr>
              <w:pStyle w:val="TAL"/>
              <w:rPr>
                <w:strike/>
              </w:rPr>
            </w:pPr>
            <w:r w:rsidRPr="00143B84">
              <w:rPr>
                <w:strike/>
              </w:rPr>
              <w:t>x</w:t>
            </w:r>
          </w:p>
        </w:tc>
      </w:tr>
      <w:tr w:rsidR="00D275E0" w14:paraId="081F9D74"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4E4BA5" w14:textId="77777777" w:rsidR="00D275E0" w:rsidRDefault="00D275E0" w:rsidP="00141B9C">
            <w:pPr>
              <w:pStyle w:val="TAL"/>
              <w:rPr>
                <w:szCs w:val="18"/>
              </w:rPr>
            </w:pPr>
            <w:r>
              <w:rPr>
                <w:szCs w:val="18"/>
              </w:rPr>
              <w:t>D.5</w:t>
            </w:r>
          </w:p>
        </w:tc>
        <w:tc>
          <w:tcPr>
            <w:tcW w:w="2338" w:type="dxa"/>
            <w:tcBorders>
              <w:top w:val="single" w:sz="4" w:space="0" w:color="auto"/>
              <w:left w:val="single" w:sz="4" w:space="0" w:color="auto"/>
              <w:bottom w:val="single" w:sz="4" w:space="0" w:color="auto"/>
              <w:right w:val="single" w:sz="4" w:space="0" w:color="auto"/>
            </w:tcBorders>
            <w:hideMark/>
          </w:tcPr>
          <w:p w14:paraId="4CB8F3D3" w14:textId="77777777" w:rsidR="00D275E0" w:rsidRDefault="00D275E0" w:rsidP="00141B9C">
            <w:pPr>
              <w:pStyle w:val="TAL"/>
              <w:rPr>
                <w:szCs w:val="18"/>
              </w:rPr>
            </w:pPr>
            <w:r>
              <w:rPr>
                <w:rFonts w:cs="v4.2.0"/>
              </w:rPr>
              <w:t>Additional operating band unwanted emissions</w:t>
            </w:r>
          </w:p>
        </w:tc>
        <w:tc>
          <w:tcPr>
            <w:tcW w:w="4252" w:type="dxa"/>
            <w:tcBorders>
              <w:top w:val="single" w:sz="4" w:space="0" w:color="auto"/>
              <w:left w:val="single" w:sz="4" w:space="0" w:color="auto"/>
              <w:bottom w:val="single" w:sz="4" w:space="0" w:color="auto"/>
              <w:right w:val="single" w:sz="4" w:space="0" w:color="auto"/>
            </w:tcBorders>
            <w:hideMark/>
          </w:tcPr>
          <w:p w14:paraId="6E6EBB4B" w14:textId="77777777" w:rsidR="00D275E0" w:rsidRDefault="00D275E0" w:rsidP="00141B9C">
            <w:pPr>
              <w:pStyle w:val="TAL"/>
              <w:rPr>
                <w:szCs w:val="18"/>
              </w:rPr>
            </w:pPr>
            <w:r>
              <w:t>The manufacturer shall declare whether the BS under test is intended to operate in geographic areas where the additional operating band unwanted emission limits defined in clause 6.6.4.5.6 apply. (Note 3, Note 6)</w:t>
            </w:r>
            <w:r>
              <w:rPr>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9141DB0"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03C3C315" w14:textId="77777777" w:rsidR="00D275E0" w:rsidRPr="00143B84" w:rsidRDefault="00D275E0" w:rsidP="00141B9C">
            <w:pPr>
              <w:pStyle w:val="TAL"/>
              <w:rPr>
                <w:strike/>
              </w:rPr>
            </w:pPr>
            <w:r w:rsidRPr="00143B84">
              <w:rPr>
                <w:strike/>
              </w:rPr>
              <w:t>x</w:t>
            </w:r>
          </w:p>
        </w:tc>
      </w:tr>
      <w:tr w:rsidR="00D275E0" w14:paraId="00DF042B"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FE80DAF" w14:textId="77777777" w:rsidR="00D275E0" w:rsidRDefault="00D275E0" w:rsidP="00141B9C">
            <w:pPr>
              <w:pStyle w:val="TAL"/>
              <w:rPr>
                <w:szCs w:val="18"/>
              </w:rPr>
            </w:pPr>
            <w:r>
              <w:rPr>
                <w:szCs w:val="18"/>
              </w:rPr>
              <w:t>D.6</w:t>
            </w:r>
          </w:p>
        </w:tc>
        <w:tc>
          <w:tcPr>
            <w:tcW w:w="2338" w:type="dxa"/>
            <w:tcBorders>
              <w:top w:val="single" w:sz="4" w:space="0" w:color="auto"/>
              <w:left w:val="single" w:sz="4" w:space="0" w:color="auto"/>
              <w:bottom w:val="single" w:sz="4" w:space="0" w:color="auto"/>
              <w:right w:val="single" w:sz="4" w:space="0" w:color="auto"/>
            </w:tcBorders>
            <w:hideMark/>
          </w:tcPr>
          <w:p w14:paraId="4461C24C" w14:textId="77777777" w:rsidR="00D275E0" w:rsidRDefault="00D275E0" w:rsidP="00141B9C">
            <w:pPr>
              <w:pStyle w:val="TAL"/>
              <w:rPr>
                <w:rFonts w:cs="v4.2.0"/>
              </w:rPr>
            </w:pPr>
            <w:r>
              <w:rPr>
                <w:szCs w:val="18"/>
              </w:rPr>
              <w:t>Co-existence with other systems</w:t>
            </w:r>
          </w:p>
        </w:tc>
        <w:tc>
          <w:tcPr>
            <w:tcW w:w="4252" w:type="dxa"/>
            <w:tcBorders>
              <w:top w:val="single" w:sz="4" w:space="0" w:color="auto"/>
              <w:left w:val="single" w:sz="4" w:space="0" w:color="auto"/>
              <w:bottom w:val="single" w:sz="4" w:space="0" w:color="auto"/>
              <w:right w:val="single" w:sz="4" w:space="0" w:color="auto"/>
            </w:tcBorders>
            <w:hideMark/>
          </w:tcPr>
          <w:p w14:paraId="7567C1A3" w14:textId="77777777" w:rsidR="00D275E0" w:rsidRDefault="00D275E0" w:rsidP="00141B9C">
            <w:pPr>
              <w:pStyle w:val="TAL"/>
            </w:pPr>
            <w:r>
              <w:rPr>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287C76DD"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9E8BE72" w14:textId="77777777" w:rsidR="00D275E0" w:rsidRPr="00143B84" w:rsidRDefault="00D275E0" w:rsidP="00141B9C">
            <w:pPr>
              <w:pStyle w:val="TAL"/>
              <w:rPr>
                <w:strike/>
              </w:rPr>
            </w:pPr>
            <w:r w:rsidRPr="00143B84">
              <w:rPr>
                <w:strike/>
              </w:rPr>
              <w:t>x</w:t>
            </w:r>
          </w:p>
        </w:tc>
      </w:tr>
      <w:tr w:rsidR="00D275E0" w14:paraId="0704D186"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AF968E" w14:textId="77777777" w:rsidR="00D275E0" w:rsidRDefault="00D275E0" w:rsidP="00141B9C">
            <w:pPr>
              <w:pStyle w:val="TAL"/>
              <w:rPr>
                <w:szCs w:val="18"/>
              </w:rPr>
            </w:pPr>
            <w:r>
              <w:rPr>
                <w:szCs w:val="18"/>
              </w:rPr>
              <w:t>D.7</w:t>
            </w:r>
          </w:p>
        </w:tc>
        <w:tc>
          <w:tcPr>
            <w:tcW w:w="2338" w:type="dxa"/>
            <w:tcBorders>
              <w:top w:val="single" w:sz="4" w:space="0" w:color="auto"/>
              <w:left w:val="single" w:sz="4" w:space="0" w:color="auto"/>
              <w:bottom w:val="single" w:sz="4" w:space="0" w:color="auto"/>
              <w:right w:val="single" w:sz="4" w:space="0" w:color="auto"/>
            </w:tcBorders>
            <w:hideMark/>
          </w:tcPr>
          <w:p w14:paraId="192F6A28" w14:textId="77777777" w:rsidR="00D275E0" w:rsidRDefault="00D275E0" w:rsidP="00141B9C">
            <w:pPr>
              <w:pStyle w:val="TAL"/>
              <w:rPr>
                <w:szCs w:val="18"/>
              </w:rPr>
            </w:pPr>
            <w:r>
              <w:rPr>
                <w:szCs w:val="18"/>
              </w:rPr>
              <w:t>Co-location with other base stations</w:t>
            </w:r>
          </w:p>
        </w:tc>
        <w:tc>
          <w:tcPr>
            <w:tcW w:w="4252" w:type="dxa"/>
            <w:tcBorders>
              <w:top w:val="single" w:sz="4" w:space="0" w:color="auto"/>
              <w:left w:val="single" w:sz="4" w:space="0" w:color="auto"/>
              <w:bottom w:val="single" w:sz="4" w:space="0" w:color="auto"/>
              <w:right w:val="single" w:sz="4" w:space="0" w:color="auto"/>
            </w:tcBorders>
            <w:hideMark/>
          </w:tcPr>
          <w:p w14:paraId="4B0831B9" w14:textId="77777777" w:rsidR="00D275E0" w:rsidRDefault="00D275E0" w:rsidP="00141B9C">
            <w:pPr>
              <w:pStyle w:val="TAL"/>
              <w:rPr>
                <w:szCs w:val="18"/>
              </w:rPr>
            </w:pPr>
            <w:r>
              <w:rPr>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14685659"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01C53EBF" w14:textId="77777777" w:rsidR="00D275E0" w:rsidRPr="00143B84" w:rsidRDefault="00D275E0" w:rsidP="00141B9C">
            <w:pPr>
              <w:pStyle w:val="TAL"/>
              <w:rPr>
                <w:strike/>
              </w:rPr>
            </w:pPr>
            <w:r w:rsidRPr="00143B84">
              <w:rPr>
                <w:strike/>
              </w:rPr>
              <w:t>x</w:t>
            </w:r>
          </w:p>
        </w:tc>
      </w:tr>
      <w:tr w:rsidR="00D275E0" w14:paraId="1530C3FA"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EE6B4A2" w14:textId="77777777" w:rsidR="00D275E0" w:rsidRDefault="00D275E0" w:rsidP="00141B9C">
            <w:pPr>
              <w:pStyle w:val="TAL"/>
              <w:rPr>
                <w:szCs w:val="18"/>
              </w:rPr>
            </w:pPr>
            <w:r>
              <w:rPr>
                <w:szCs w:val="18"/>
              </w:rPr>
              <w:t>D.8</w:t>
            </w:r>
          </w:p>
        </w:tc>
        <w:tc>
          <w:tcPr>
            <w:tcW w:w="2338" w:type="dxa"/>
            <w:tcBorders>
              <w:top w:val="single" w:sz="4" w:space="0" w:color="auto"/>
              <w:left w:val="single" w:sz="4" w:space="0" w:color="auto"/>
              <w:bottom w:val="single" w:sz="4" w:space="0" w:color="auto"/>
              <w:right w:val="single" w:sz="4" w:space="0" w:color="auto"/>
            </w:tcBorders>
            <w:hideMark/>
          </w:tcPr>
          <w:p w14:paraId="53AC891A" w14:textId="77777777" w:rsidR="00D275E0" w:rsidRDefault="00D275E0" w:rsidP="00141B9C">
            <w:pPr>
              <w:pStyle w:val="TAL"/>
              <w:rPr>
                <w:szCs w:val="18"/>
              </w:rPr>
            </w:pPr>
            <w:r>
              <w:rPr>
                <w:i/>
                <w:szCs w:val="18"/>
              </w:rPr>
              <w:t xml:space="preserve">Single band connector </w:t>
            </w:r>
            <w:r>
              <w:rPr>
                <w:szCs w:val="18"/>
              </w:rPr>
              <w:t>or</w:t>
            </w:r>
            <w:r>
              <w:rPr>
                <w:i/>
                <w:szCs w:val="18"/>
              </w:rPr>
              <w:t xml:space="preserve"> multi-band connector</w:t>
            </w:r>
          </w:p>
        </w:tc>
        <w:tc>
          <w:tcPr>
            <w:tcW w:w="4252" w:type="dxa"/>
            <w:tcBorders>
              <w:top w:val="single" w:sz="4" w:space="0" w:color="auto"/>
              <w:left w:val="single" w:sz="4" w:space="0" w:color="auto"/>
              <w:bottom w:val="single" w:sz="4" w:space="0" w:color="auto"/>
              <w:right w:val="single" w:sz="4" w:space="0" w:color="auto"/>
            </w:tcBorders>
            <w:hideMark/>
          </w:tcPr>
          <w:p w14:paraId="1D148855" w14:textId="77777777" w:rsidR="00D275E0" w:rsidRDefault="00D275E0" w:rsidP="00141B9C">
            <w:pPr>
              <w:pStyle w:val="TAL"/>
              <w:rPr>
                <w:szCs w:val="18"/>
              </w:rPr>
            </w:pPr>
            <w:r>
              <w:rPr>
                <w:szCs w:val="18"/>
              </w:rPr>
              <w:t xml:space="preserve">Declaration of the single band or multi-band capability of </w:t>
            </w:r>
            <w:r>
              <w:rPr>
                <w:i/>
                <w:szCs w:val="18"/>
              </w:rPr>
              <w:t xml:space="preserve">single band connector(s) </w:t>
            </w:r>
            <w:r>
              <w:rPr>
                <w:szCs w:val="18"/>
              </w:rPr>
              <w:t>or</w:t>
            </w:r>
            <w:r>
              <w:rPr>
                <w:i/>
                <w:szCs w:val="18"/>
              </w:rPr>
              <w:t xml:space="preserve"> multi-band connector(s), </w:t>
            </w:r>
            <w:r>
              <w:rPr>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37BEEF3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32EBA54A" w14:textId="77777777" w:rsidR="00D275E0" w:rsidRPr="00143B84" w:rsidRDefault="00D275E0" w:rsidP="00141B9C">
            <w:pPr>
              <w:pStyle w:val="TAL"/>
              <w:rPr>
                <w:strike/>
              </w:rPr>
            </w:pPr>
            <w:r w:rsidRPr="00143B84">
              <w:rPr>
                <w:strike/>
              </w:rPr>
              <w:t>x</w:t>
            </w:r>
          </w:p>
        </w:tc>
      </w:tr>
      <w:tr w:rsidR="00D275E0" w14:paraId="46EE65FE"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DB1B3A" w14:textId="77777777" w:rsidR="00D275E0" w:rsidRPr="0006379C" w:rsidRDefault="00D275E0" w:rsidP="00141B9C">
            <w:pPr>
              <w:pStyle w:val="TAL"/>
              <w:rPr>
                <w:strike/>
                <w:szCs w:val="18"/>
              </w:rPr>
            </w:pPr>
            <w:r w:rsidRPr="0006379C">
              <w:rPr>
                <w:strike/>
                <w:szCs w:val="18"/>
              </w:rPr>
              <w:t>D.9</w:t>
            </w:r>
          </w:p>
        </w:tc>
        <w:tc>
          <w:tcPr>
            <w:tcW w:w="2338" w:type="dxa"/>
            <w:tcBorders>
              <w:top w:val="single" w:sz="4" w:space="0" w:color="auto"/>
              <w:left w:val="single" w:sz="4" w:space="0" w:color="auto"/>
              <w:bottom w:val="single" w:sz="4" w:space="0" w:color="auto"/>
              <w:right w:val="single" w:sz="4" w:space="0" w:color="auto"/>
            </w:tcBorders>
            <w:hideMark/>
          </w:tcPr>
          <w:p w14:paraId="12B0258A" w14:textId="77777777" w:rsidR="00D275E0" w:rsidRPr="0006379C" w:rsidRDefault="00D275E0" w:rsidP="00141B9C">
            <w:pPr>
              <w:pStyle w:val="TAL"/>
              <w:rPr>
                <w:i/>
                <w:strike/>
                <w:szCs w:val="18"/>
              </w:rPr>
            </w:pPr>
            <w:proofErr w:type="spellStart"/>
            <w:r w:rsidRPr="0006379C">
              <w:rPr>
                <w:strike/>
                <w:szCs w:val="18"/>
                <w:lang w:val="fr-FR"/>
              </w:rPr>
              <w:t>Contiguous</w:t>
            </w:r>
            <w:proofErr w:type="spellEnd"/>
            <w:r w:rsidRPr="0006379C">
              <w:rPr>
                <w:strike/>
                <w:szCs w:val="18"/>
                <w:lang w:val="fr-FR"/>
              </w:rPr>
              <w:t xml:space="preserve"> or non-</w:t>
            </w:r>
            <w:proofErr w:type="spellStart"/>
            <w:r w:rsidRPr="0006379C">
              <w:rPr>
                <w:strike/>
                <w:szCs w:val="18"/>
                <w:lang w:val="fr-FR"/>
              </w:rPr>
              <w:t>contiguous</w:t>
            </w:r>
            <w:proofErr w:type="spellEnd"/>
            <w:r w:rsidRPr="0006379C">
              <w:rPr>
                <w:strike/>
                <w:szCs w:val="18"/>
                <w:lang w:val="fr-FR"/>
              </w:rPr>
              <w:t xml:space="preserve"> </w:t>
            </w:r>
            <w:proofErr w:type="spellStart"/>
            <w:r w:rsidRPr="0006379C">
              <w:rPr>
                <w:strike/>
                <w:szCs w:val="18"/>
                <w:lang w:val="fr-FR"/>
              </w:rPr>
              <w:t>spectrum</w:t>
            </w:r>
            <w:proofErr w:type="spellEnd"/>
            <w:r w:rsidRPr="0006379C">
              <w:rPr>
                <w:strike/>
                <w:szCs w:val="18"/>
                <w:lang w:val="fr-FR"/>
              </w:rPr>
              <w:t xml:space="preserve"> </w:t>
            </w:r>
            <w:r w:rsidRPr="0006379C">
              <w:rPr>
                <w:strike/>
                <w:szCs w:val="18"/>
                <w:lang w:val="en-US"/>
              </w:rPr>
              <w:t>operation support</w:t>
            </w:r>
          </w:p>
        </w:tc>
        <w:tc>
          <w:tcPr>
            <w:tcW w:w="4252" w:type="dxa"/>
            <w:tcBorders>
              <w:top w:val="single" w:sz="4" w:space="0" w:color="auto"/>
              <w:left w:val="single" w:sz="4" w:space="0" w:color="auto"/>
              <w:bottom w:val="single" w:sz="4" w:space="0" w:color="auto"/>
              <w:right w:val="single" w:sz="4" w:space="0" w:color="auto"/>
            </w:tcBorders>
            <w:hideMark/>
          </w:tcPr>
          <w:p w14:paraId="0A9CCBB8" w14:textId="77777777" w:rsidR="00D275E0" w:rsidRPr="0006379C" w:rsidRDefault="00D275E0" w:rsidP="00141B9C">
            <w:pPr>
              <w:pStyle w:val="TAL"/>
              <w:rPr>
                <w:strike/>
                <w:szCs w:val="18"/>
              </w:rPr>
            </w:pPr>
            <w:r w:rsidRPr="0006379C">
              <w:rPr>
                <w:strike/>
                <w:szCs w:val="18"/>
              </w:rPr>
              <w:t>Ability to support contiguous or non-contiguous (or both) frequency distribution of carriers when operating multi-carrier</w:t>
            </w:r>
            <w:r w:rsidRPr="0006379C">
              <w:rPr>
                <w:strike/>
                <w:szCs w:val="18"/>
                <w:lang w:val="en-US"/>
              </w:rPr>
              <w:t>. Declared</w:t>
            </w:r>
            <w:r w:rsidRPr="0006379C">
              <w:rPr>
                <w:strike/>
                <w:szCs w:val="18"/>
              </w:rPr>
              <w:t xml:space="preserve"> per </w:t>
            </w:r>
            <w:r w:rsidRPr="0006379C">
              <w:rPr>
                <w:i/>
                <w:strike/>
                <w:szCs w:val="18"/>
              </w:rPr>
              <w:t xml:space="preserve">single band connector </w:t>
            </w:r>
            <w:r w:rsidRPr="0006379C">
              <w:rPr>
                <w:strike/>
                <w:szCs w:val="18"/>
              </w:rPr>
              <w:t>or</w:t>
            </w:r>
            <w:r w:rsidRPr="0006379C">
              <w:rPr>
                <w:i/>
                <w:strike/>
                <w:szCs w:val="18"/>
              </w:rPr>
              <w:t xml:space="preserve"> multi-band connector</w:t>
            </w:r>
            <w:r w:rsidRPr="0006379C">
              <w:rPr>
                <w:strike/>
                <w:szCs w:val="18"/>
              </w:rPr>
              <w:t xml:space="preserve">, per </w:t>
            </w:r>
            <w:r w:rsidRPr="0006379C">
              <w:rPr>
                <w:i/>
                <w:strike/>
                <w:szCs w:val="18"/>
              </w:rPr>
              <w:t>operating band</w:t>
            </w:r>
            <w:r w:rsidRPr="0006379C">
              <w:rPr>
                <w:strike/>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3C40083E" w14:textId="77777777" w:rsidR="00D275E0" w:rsidRPr="0006379C" w:rsidRDefault="00D275E0" w:rsidP="00141B9C">
            <w:pPr>
              <w:pStyle w:val="TAL"/>
              <w:rPr>
                <w:strike/>
              </w:rPr>
            </w:pPr>
            <w:r w:rsidRPr="0006379C">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7F89076A" w14:textId="77777777" w:rsidR="00D275E0" w:rsidRPr="0006379C" w:rsidRDefault="00D275E0" w:rsidP="00141B9C">
            <w:pPr>
              <w:pStyle w:val="TAL"/>
              <w:rPr>
                <w:strike/>
              </w:rPr>
            </w:pPr>
            <w:r w:rsidRPr="0006379C">
              <w:rPr>
                <w:strike/>
              </w:rPr>
              <w:t>x</w:t>
            </w:r>
          </w:p>
        </w:tc>
      </w:tr>
      <w:tr w:rsidR="00D275E0" w14:paraId="54744F2F"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2CB9E1C" w14:textId="77777777" w:rsidR="00D275E0" w:rsidRPr="0006379C" w:rsidRDefault="00D275E0" w:rsidP="00141B9C">
            <w:pPr>
              <w:pStyle w:val="TAL"/>
              <w:rPr>
                <w:strike/>
                <w:szCs w:val="18"/>
              </w:rPr>
            </w:pPr>
            <w:r w:rsidRPr="0006379C">
              <w:rPr>
                <w:strike/>
                <w:szCs w:val="18"/>
              </w:rPr>
              <w:t>D.10</w:t>
            </w:r>
          </w:p>
        </w:tc>
        <w:tc>
          <w:tcPr>
            <w:tcW w:w="2338" w:type="dxa"/>
            <w:tcBorders>
              <w:top w:val="single" w:sz="4" w:space="0" w:color="auto"/>
              <w:left w:val="single" w:sz="4" w:space="0" w:color="auto"/>
              <w:bottom w:val="single" w:sz="4" w:space="0" w:color="auto"/>
              <w:right w:val="single" w:sz="4" w:space="0" w:color="auto"/>
            </w:tcBorders>
            <w:hideMark/>
          </w:tcPr>
          <w:p w14:paraId="187D7409" w14:textId="77777777" w:rsidR="00D275E0" w:rsidRPr="0006379C" w:rsidRDefault="00D275E0" w:rsidP="00141B9C">
            <w:pPr>
              <w:pStyle w:val="TAL"/>
              <w:rPr>
                <w:strike/>
                <w:szCs w:val="18"/>
                <w:lang w:val="fr-FR"/>
              </w:rPr>
            </w:pPr>
            <w:r w:rsidRPr="0006379C">
              <w:rPr>
                <w:strike/>
                <w:szCs w:val="18"/>
              </w:rPr>
              <w:t>void</w:t>
            </w:r>
          </w:p>
        </w:tc>
        <w:tc>
          <w:tcPr>
            <w:tcW w:w="4252" w:type="dxa"/>
            <w:tcBorders>
              <w:top w:val="single" w:sz="4" w:space="0" w:color="auto"/>
              <w:left w:val="single" w:sz="4" w:space="0" w:color="auto"/>
              <w:bottom w:val="single" w:sz="4" w:space="0" w:color="auto"/>
              <w:right w:val="single" w:sz="4" w:space="0" w:color="auto"/>
            </w:tcBorders>
            <w:hideMark/>
          </w:tcPr>
          <w:p w14:paraId="1FD94B46" w14:textId="77777777" w:rsidR="00D275E0" w:rsidRPr="0006379C" w:rsidRDefault="00D275E0" w:rsidP="00141B9C">
            <w:pPr>
              <w:pStyle w:val="TAL"/>
              <w:rPr>
                <w:strike/>
                <w:szCs w:val="18"/>
              </w:rPr>
            </w:pPr>
            <w:r w:rsidRPr="0006379C">
              <w:rPr>
                <w:strike/>
                <w:szCs w:val="18"/>
              </w:rPr>
              <w:t>void</w:t>
            </w:r>
          </w:p>
        </w:tc>
        <w:tc>
          <w:tcPr>
            <w:tcW w:w="851" w:type="dxa"/>
            <w:tcBorders>
              <w:top w:val="single" w:sz="4" w:space="0" w:color="auto"/>
              <w:left w:val="single" w:sz="4" w:space="0" w:color="auto"/>
              <w:bottom w:val="single" w:sz="4" w:space="0" w:color="auto"/>
              <w:right w:val="single" w:sz="4" w:space="0" w:color="auto"/>
            </w:tcBorders>
            <w:hideMark/>
          </w:tcPr>
          <w:p w14:paraId="6E297346" w14:textId="77777777" w:rsidR="00D275E0" w:rsidRPr="0006379C" w:rsidRDefault="00D275E0" w:rsidP="00141B9C">
            <w:pPr>
              <w:pStyle w:val="TAL"/>
              <w:rPr>
                <w:strike/>
              </w:rPr>
            </w:pPr>
            <w:r w:rsidRPr="0006379C">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7384322" w14:textId="77777777" w:rsidR="00D275E0" w:rsidRPr="0006379C" w:rsidRDefault="00D275E0" w:rsidP="00141B9C">
            <w:pPr>
              <w:pStyle w:val="TAL"/>
              <w:rPr>
                <w:strike/>
              </w:rPr>
            </w:pPr>
            <w:r w:rsidRPr="0006379C">
              <w:rPr>
                <w:strike/>
              </w:rPr>
              <w:t>x</w:t>
            </w:r>
          </w:p>
        </w:tc>
      </w:tr>
      <w:tr w:rsidR="00D275E0" w14:paraId="6F99EA4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D0EA421" w14:textId="77777777" w:rsidR="00D275E0" w:rsidRPr="00141B9C" w:rsidRDefault="00D275E0" w:rsidP="00141B9C">
            <w:pPr>
              <w:pStyle w:val="TAL"/>
              <w:rPr>
                <w:strike/>
                <w:szCs w:val="18"/>
              </w:rPr>
            </w:pPr>
            <w:r w:rsidRPr="00141B9C">
              <w:rPr>
                <w:strike/>
                <w:szCs w:val="18"/>
              </w:rPr>
              <w:t>D.11</w:t>
            </w:r>
          </w:p>
        </w:tc>
        <w:tc>
          <w:tcPr>
            <w:tcW w:w="2338" w:type="dxa"/>
            <w:tcBorders>
              <w:top w:val="single" w:sz="4" w:space="0" w:color="auto"/>
              <w:left w:val="single" w:sz="4" w:space="0" w:color="auto"/>
              <w:bottom w:val="single" w:sz="4" w:space="0" w:color="auto"/>
              <w:right w:val="single" w:sz="4" w:space="0" w:color="auto"/>
            </w:tcBorders>
            <w:hideMark/>
          </w:tcPr>
          <w:p w14:paraId="05BB489A" w14:textId="77777777" w:rsidR="00D275E0" w:rsidRPr="00141B9C" w:rsidRDefault="00D275E0" w:rsidP="00141B9C">
            <w:pPr>
              <w:pStyle w:val="TAL"/>
              <w:rPr>
                <w:strike/>
                <w:szCs w:val="18"/>
              </w:rPr>
            </w:pPr>
            <w:r w:rsidRPr="00141B9C">
              <w:rPr>
                <w:strike/>
                <w:szCs w:val="18"/>
              </w:rPr>
              <w:t xml:space="preserve">Maximum </w:t>
            </w:r>
            <w:r w:rsidRPr="00141B9C">
              <w:rPr>
                <w:i/>
                <w:strike/>
                <w:szCs w:val="18"/>
              </w:rPr>
              <w:t>Base Station RF Bandwidth</w:t>
            </w:r>
          </w:p>
        </w:tc>
        <w:tc>
          <w:tcPr>
            <w:tcW w:w="4252" w:type="dxa"/>
            <w:tcBorders>
              <w:top w:val="single" w:sz="4" w:space="0" w:color="auto"/>
              <w:left w:val="single" w:sz="4" w:space="0" w:color="auto"/>
              <w:bottom w:val="single" w:sz="4" w:space="0" w:color="auto"/>
              <w:right w:val="single" w:sz="4" w:space="0" w:color="auto"/>
            </w:tcBorders>
            <w:hideMark/>
          </w:tcPr>
          <w:p w14:paraId="7CDD01C6" w14:textId="77777777" w:rsidR="00D275E0" w:rsidRPr="00141B9C" w:rsidRDefault="00D275E0" w:rsidP="00141B9C">
            <w:pPr>
              <w:pStyle w:val="TAL"/>
              <w:rPr>
                <w:strike/>
                <w:szCs w:val="18"/>
              </w:rPr>
            </w:pPr>
            <w:r w:rsidRPr="00141B9C">
              <w:rPr>
                <w:strike/>
                <w:szCs w:val="18"/>
              </w:rPr>
              <w:t xml:space="preserve">Maximum </w:t>
            </w:r>
            <w:r w:rsidRPr="00141B9C">
              <w:rPr>
                <w:i/>
                <w:strike/>
                <w:szCs w:val="18"/>
              </w:rPr>
              <w:t>Base Station RF Bandwidth</w:t>
            </w:r>
            <w:r w:rsidRPr="00141B9C">
              <w:rPr>
                <w:strike/>
                <w:szCs w:val="18"/>
              </w:rPr>
              <w:t xml:space="preserve"> in the </w:t>
            </w:r>
            <w:r w:rsidRPr="00141B9C">
              <w:rPr>
                <w:i/>
                <w:strike/>
                <w:szCs w:val="18"/>
              </w:rPr>
              <w:t>operating band</w:t>
            </w:r>
            <w:r w:rsidRPr="00141B9C">
              <w:rPr>
                <w:strike/>
                <w:szCs w:val="18"/>
              </w:rPr>
              <w:t xml:space="preserve"> for single-band operation. Declared per supported </w:t>
            </w:r>
            <w:r w:rsidRPr="00141B9C">
              <w:rPr>
                <w:i/>
                <w:strike/>
                <w:szCs w:val="18"/>
              </w:rPr>
              <w:t xml:space="preserve">operating band, </w:t>
            </w:r>
            <w:r w:rsidRPr="00141B9C">
              <w:rPr>
                <w:strike/>
                <w:szCs w:val="18"/>
              </w:rPr>
              <w:t xml:space="preserve">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459A1439"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3069BF5" w14:textId="77777777" w:rsidR="00D275E0" w:rsidRPr="00143B84" w:rsidRDefault="00D275E0" w:rsidP="00141B9C">
            <w:pPr>
              <w:pStyle w:val="TAL"/>
              <w:rPr>
                <w:strike/>
              </w:rPr>
            </w:pPr>
            <w:r w:rsidRPr="00143B84">
              <w:rPr>
                <w:strike/>
              </w:rPr>
              <w:t>x</w:t>
            </w:r>
          </w:p>
        </w:tc>
      </w:tr>
      <w:tr w:rsidR="00D275E0" w14:paraId="6122E16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EBCC129" w14:textId="77777777" w:rsidR="00D275E0" w:rsidRPr="00141B9C" w:rsidRDefault="00D275E0" w:rsidP="00141B9C">
            <w:pPr>
              <w:pStyle w:val="TAL"/>
              <w:rPr>
                <w:strike/>
                <w:szCs w:val="18"/>
              </w:rPr>
            </w:pPr>
            <w:r w:rsidRPr="00141B9C">
              <w:rPr>
                <w:strike/>
                <w:szCs w:val="18"/>
              </w:rPr>
              <w:t>D.12</w:t>
            </w:r>
          </w:p>
        </w:tc>
        <w:tc>
          <w:tcPr>
            <w:tcW w:w="2338" w:type="dxa"/>
            <w:tcBorders>
              <w:top w:val="single" w:sz="4" w:space="0" w:color="auto"/>
              <w:left w:val="single" w:sz="4" w:space="0" w:color="auto"/>
              <w:bottom w:val="single" w:sz="4" w:space="0" w:color="auto"/>
              <w:right w:val="single" w:sz="4" w:space="0" w:color="auto"/>
            </w:tcBorders>
            <w:hideMark/>
          </w:tcPr>
          <w:p w14:paraId="2A4B4459" w14:textId="77777777" w:rsidR="00D275E0" w:rsidRPr="00141B9C" w:rsidRDefault="00D275E0" w:rsidP="00141B9C">
            <w:pPr>
              <w:pStyle w:val="TAL"/>
              <w:rPr>
                <w:strike/>
                <w:szCs w:val="18"/>
              </w:rPr>
            </w:pPr>
            <w:r w:rsidRPr="00141B9C">
              <w:rPr>
                <w:strike/>
                <w:szCs w:val="18"/>
              </w:rPr>
              <w:t xml:space="preserve">Maximum </w:t>
            </w:r>
            <w:r w:rsidRPr="00141B9C">
              <w:rPr>
                <w:i/>
                <w:strike/>
                <w:szCs w:val="18"/>
              </w:rPr>
              <w:t xml:space="preserve">Base Station RF Bandwidth </w:t>
            </w:r>
            <w:r w:rsidRPr="00141B9C">
              <w:rPr>
                <w:strike/>
              </w:rPr>
              <w:t xml:space="preserve">for multi-band </w:t>
            </w:r>
            <w:r w:rsidRPr="00141B9C">
              <w:rPr>
                <w:strike/>
                <w:szCs w:val="18"/>
              </w:rPr>
              <w:t>operation</w:t>
            </w:r>
          </w:p>
        </w:tc>
        <w:tc>
          <w:tcPr>
            <w:tcW w:w="4252" w:type="dxa"/>
            <w:tcBorders>
              <w:top w:val="single" w:sz="4" w:space="0" w:color="auto"/>
              <w:left w:val="single" w:sz="4" w:space="0" w:color="auto"/>
              <w:bottom w:val="single" w:sz="4" w:space="0" w:color="auto"/>
              <w:right w:val="single" w:sz="4" w:space="0" w:color="auto"/>
            </w:tcBorders>
            <w:hideMark/>
          </w:tcPr>
          <w:p w14:paraId="2489C6F3" w14:textId="77777777" w:rsidR="00D275E0" w:rsidRPr="00141B9C" w:rsidRDefault="00D275E0" w:rsidP="00141B9C">
            <w:pPr>
              <w:pStyle w:val="TAL"/>
              <w:rPr>
                <w:strike/>
                <w:szCs w:val="18"/>
              </w:rPr>
            </w:pPr>
            <w:r w:rsidRPr="00141B9C">
              <w:rPr>
                <w:strike/>
                <w:szCs w:val="18"/>
              </w:rPr>
              <w:t xml:space="preserve">Maximum </w:t>
            </w:r>
            <w:r w:rsidRPr="00141B9C">
              <w:rPr>
                <w:i/>
                <w:strike/>
                <w:szCs w:val="18"/>
              </w:rPr>
              <w:t xml:space="preserve">Base Station RF Bandwidth </w:t>
            </w:r>
            <w:r w:rsidRPr="00141B9C">
              <w:rPr>
                <w:strike/>
              </w:rPr>
              <w:t xml:space="preserve">for multi-band </w:t>
            </w:r>
            <w:r w:rsidRPr="00141B9C">
              <w:rPr>
                <w:strike/>
                <w:szCs w:val="18"/>
              </w:rPr>
              <w:t xml:space="preserve">operation. Declared per supported </w:t>
            </w:r>
            <w:r w:rsidRPr="00141B9C">
              <w:rPr>
                <w:i/>
                <w:strike/>
                <w:szCs w:val="18"/>
              </w:rPr>
              <w:t xml:space="preserve">operating band, </w:t>
            </w:r>
            <w:r w:rsidRPr="00141B9C">
              <w:rPr>
                <w:strike/>
                <w:szCs w:val="18"/>
              </w:rPr>
              <w:t xml:space="preserve">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54A23018"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D1BDE0F" w14:textId="77777777" w:rsidR="00D275E0" w:rsidRPr="00143B84" w:rsidRDefault="00D275E0" w:rsidP="00141B9C">
            <w:pPr>
              <w:pStyle w:val="TAL"/>
              <w:rPr>
                <w:strike/>
              </w:rPr>
            </w:pPr>
            <w:r w:rsidRPr="00143B84">
              <w:rPr>
                <w:strike/>
              </w:rPr>
              <w:t>x</w:t>
            </w:r>
          </w:p>
        </w:tc>
      </w:tr>
      <w:tr w:rsidR="00D275E0" w14:paraId="0FC3E29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22D30DD" w14:textId="77777777" w:rsidR="00D275E0" w:rsidRPr="00141B9C" w:rsidRDefault="00D275E0" w:rsidP="00141B9C">
            <w:pPr>
              <w:pStyle w:val="TAL"/>
              <w:rPr>
                <w:strike/>
                <w:szCs w:val="18"/>
              </w:rPr>
            </w:pPr>
            <w:r w:rsidRPr="00141B9C">
              <w:rPr>
                <w:strike/>
                <w:szCs w:val="18"/>
              </w:rPr>
              <w:t>D.13</w:t>
            </w:r>
          </w:p>
        </w:tc>
        <w:tc>
          <w:tcPr>
            <w:tcW w:w="2338" w:type="dxa"/>
            <w:tcBorders>
              <w:top w:val="single" w:sz="4" w:space="0" w:color="auto"/>
              <w:left w:val="single" w:sz="4" w:space="0" w:color="auto"/>
              <w:bottom w:val="single" w:sz="4" w:space="0" w:color="auto"/>
              <w:right w:val="single" w:sz="4" w:space="0" w:color="auto"/>
            </w:tcBorders>
            <w:hideMark/>
          </w:tcPr>
          <w:p w14:paraId="6AB853F7" w14:textId="77777777" w:rsidR="00D275E0" w:rsidRPr="00141B9C" w:rsidRDefault="00D275E0" w:rsidP="00141B9C">
            <w:pPr>
              <w:pStyle w:val="TAL"/>
              <w:rPr>
                <w:strike/>
                <w:szCs w:val="18"/>
              </w:rPr>
            </w:pPr>
            <w:r w:rsidRPr="00141B9C">
              <w:rPr>
                <w:strike/>
                <w:lang w:eastAsia="zh-CN"/>
              </w:rPr>
              <w:t>Total RF bandwidth (</w:t>
            </w:r>
            <w:proofErr w:type="spellStart"/>
            <w:r w:rsidRPr="00141B9C">
              <w:rPr>
                <w:strike/>
              </w:rPr>
              <w:t>BW</w:t>
            </w:r>
            <w:r w:rsidRPr="00141B9C">
              <w:rPr>
                <w:strike/>
                <w:vertAlign w:val="subscript"/>
              </w:rPr>
              <w:t>tot</w:t>
            </w:r>
            <w:proofErr w:type="spellEnd"/>
            <w:r w:rsidRPr="00141B9C">
              <w:rPr>
                <w:strike/>
                <w:lang w:eastAsia="zh-CN"/>
              </w:rPr>
              <w:t>)</w:t>
            </w:r>
          </w:p>
        </w:tc>
        <w:tc>
          <w:tcPr>
            <w:tcW w:w="4252" w:type="dxa"/>
            <w:tcBorders>
              <w:top w:val="single" w:sz="4" w:space="0" w:color="auto"/>
              <w:left w:val="single" w:sz="4" w:space="0" w:color="auto"/>
              <w:bottom w:val="single" w:sz="4" w:space="0" w:color="auto"/>
              <w:right w:val="single" w:sz="4" w:space="0" w:color="auto"/>
            </w:tcBorders>
            <w:hideMark/>
          </w:tcPr>
          <w:p w14:paraId="3C7A2816" w14:textId="77777777" w:rsidR="00D275E0" w:rsidRPr="00141B9C" w:rsidRDefault="00D275E0" w:rsidP="00141B9C">
            <w:pPr>
              <w:pStyle w:val="TAL"/>
              <w:rPr>
                <w:strike/>
                <w:szCs w:val="18"/>
              </w:rPr>
            </w:pPr>
            <w:r w:rsidRPr="00141B9C">
              <w:rPr>
                <w:strike/>
                <w:lang w:eastAsia="zh-CN"/>
              </w:rPr>
              <w:t xml:space="preserve">Total RF bandwidth </w:t>
            </w:r>
            <w:proofErr w:type="spellStart"/>
            <w:r w:rsidRPr="00141B9C">
              <w:rPr>
                <w:strike/>
              </w:rPr>
              <w:t>BW</w:t>
            </w:r>
            <w:r w:rsidRPr="00141B9C">
              <w:rPr>
                <w:strike/>
                <w:vertAlign w:val="subscript"/>
              </w:rPr>
              <w:t>tot</w:t>
            </w:r>
            <w:proofErr w:type="spellEnd"/>
            <w:r w:rsidRPr="00141B9C">
              <w:rPr>
                <w:strike/>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3560A969"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584FFDAE" w14:textId="77777777" w:rsidR="00D275E0" w:rsidRPr="00143B84" w:rsidRDefault="00D275E0" w:rsidP="00141B9C">
            <w:pPr>
              <w:pStyle w:val="TAL"/>
              <w:rPr>
                <w:strike/>
              </w:rPr>
            </w:pPr>
            <w:r w:rsidRPr="00143B84">
              <w:rPr>
                <w:strike/>
              </w:rPr>
              <w:t>x</w:t>
            </w:r>
          </w:p>
        </w:tc>
      </w:tr>
      <w:tr w:rsidR="00D275E0" w14:paraId="2F27D950"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D78CCB" w14:textId="77777777" w:rsidR="00D275E0" w:rsidRPr="00141B9C" w:rsidRDefault="00D275E0" w:rsidP="00141B9C">
            <w:pPr>
              <w:pStyle w:val="TAL"/>
              <w:rPr>
                <w:strike/>
                <w:szCs w:val="18"/>
              </w:rPr>
            </w:pPr>
            <w:r w:rsidRPr="00141B9C">
              <w:rPr>
                <w:strike/>
                <w:szCs w:val="18"/>
              </w:rPr>
              <w:t>D.14</w:t>
            </w:r>
          </w:p>
        </w:tc>
        <w:tc>
          <w:tcPr>
            <w:tcW w:w="2338" w:type="dxa"/>
            <w:tcBorders>
              <w:top w:val="single" w:sz="4" w:space="0" w:color="auto"/>
              <w:left w:val="single" w:sz="4" w:space="0" w:color="auto"/>
              <w:bottom w:val="single" w:sz="4" w:space="0" w:color="auto"/>
              <w:right w:val="single" w:sz="4" w:space="0" w:color="auto"/>
            </w:tcBorders>
            <w:hideMark/>
          </w:tcPr>
          <w:p w14:paraId="304149D3" w14:textId="77777777" w:rsidR="00D275E0" w:rsidRPr="00141B9C" w:rsidRDefault="00D275E0" w:rsidP="00141B9C">
            <w:pPr>
              <w:pStyle w:val="TAL"/>
              <w:rPr>
                <w:strike/>
                <w:lang w:eastAsia="zh-CN"/>
              </w:rPr>
            </w:pPr>
            <w:r w:rsidRPr="00141B9C">
              <w:rPr>
                <w:strike/>
                <w:szCs w:val="18"/>
              </w:rPr>
              <w:t>NR supported channel bandwidths and SCS</w:t>
            </w:r>
          </w:p>
        </w:tc>
        <w:tc>
          <w:tcPr>
            <w:tcW w:w="4252" w:type="dxa"/>
            <w:tcBorders>
              <w:top w:val="single" w:sz="4" w:space="0" w:color="auto"/>
              <w:left w:val="single" w:sz="4" w:space="0" w:color="auto"/>
              <w:bottom w:val="single" w:sz="4" w:space="0" w:color="auto"/>
              <w:right w:val="single" w:sz="4" w:space="0" w:color="auto"/>
            </w:tcBorders>
            <w:hideMark/>
          </w:tcPr>
          <w:p w14:paraId="53B9E3B7" w14:textId="77777777" w:rsidR="00D275E0" w:rsidRPr="00141B9C" w:rsidRDefault="00D275E0" w:rsidP="00141B9C">
            <w:pPr>
              <w:pStyle w:val="TAL"/>
              <w:rPr>
                <w:strike/>
                <w:lang w:eastAsia="zh-CN"/>
              </w:rPr>
            </w:pPr>
            <w:r w:rsidRPr="00141B9C">
              <w:rPr>
                <w:strike/>
                <w:szCs w:val="18"/>
              </w:rPr>
              <w:t xml:space="preserve">NR </w:t>
            </w:r>
            <w:r w:rsidRPr="00141B9C">
              <w:rPr>
                <w:strike/>
              </w:rPr>
              <w:t>supported SCS and channel bandwidths per supported SCS</w:t>
            </w:r>
            <w:r w:rsidRPr="00141B9C">
              <w:rPr>
                <w:strike/>
                <w:szCs w:val="18"/>
              </w:rPr>
              <w:t xml:space="preserve">. Declared per supported </w:t>
            </w:r>
            <w:r w:rsidRPr="00141B9C">
              <w:rPr>
                <w:i/>
                <w:strike/>
                <w:szCs w:val="18"/>
              </w:rPr>
              <w:t xml:space="preserve">operating band, </w:t>
            </w:r>
            <w:r w:rsidRPr="00141B9C">
              <w:rPr>
                <w:strike/>
                <w:szCs w:val="18"/>
              </w:rPr>
              <w:t xml:space="preserve">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1D61C8F0"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B66506A" w14:textId="77777777" w:rsidR="00D275E0" w:rsidRPr="00143B84" w:rsidRDefault="00D275E0" w:rsidP="00141B9C">
            <w:pPr>
              <w:pStyle w:val="TAL"/>
              <w:rPr>
                <w:strike/>
              </w:rPr>
            </w:pPr>
            <w:r w:rsidRPr="00143B84">
              <w:rPr>
                <w:strike/>
              </w:rPr>
              <w:t>x</w:t>
            </w:r>
          </w:p>
        </w:tc>
      </w:tr>
      <w:tr w:rsidR="00D275E0" w14:paraId="4E47918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6C88DA2" w14:textId="77777777" w:rsidR="00D275E0" w:rsidRPr="00141B9C" w:rsidRDefault="00D275E0" w:rsidP="00141B9C">
            <w:pPr>
              <w:pStyle w:val="TAL"/>
              <w:rPr>
                <w:strike/>
                <w:szCs w:val="18"/>
              </w:rPr>
            </w:pPr>
            <w:r w:rsidRPr="00141B9C">
              <w:rPr>
                <w:strike/>
                <w:szCs w:val="18"/>
              </w:rPr>
              <w:lastRenderedPageBreak/>
              <w:t>D.15</w:t>
            </w:r>
          </w:p>
        </w:tc>
        <w:tc>
          <w:tcPr>
            <w:tcW w:w="2338" w:type="dxa"/>
            <w:tcBorders>
              <w:top w:val="single" w:sz="4" w:space="0" w:color="auto"/>
              <w:left w:val="single" w:sz="4" w:space="0" w:color="auto"/>
              <w:bottom w:val="single" w:sz="4" w:space="0" w:color="auto"/>
              <w:right w:val="single" w:sz="4" w:space="0" w:color="auto"/>
            </w:tcBorders>
            <w:hideMark/>
          </w:tcPr>
          <w:p w14:paraId="76EE42D6" w14:textId="77777777" w:rsidR="00D275E0" w:rsidRPr="00141B9C" w:rsidRDefault="00D275E0" w:rsidP="00141B9C">
            <w:pPr>
              <w:pStyle w:val="TAL"/>
              <w:rPr>
                <w:strike/>
                <w:szCs w:val="18"/>
              </w:rPr>
            </w:pPr>
            <w:r w:rsidRPr="00141B9C">
              <w:rPr>
                <w:strike/>
                <w:szCs w:val="18"/>
              </w:rPr>
              <w:t>CA only operation</w:t>
            </w:r>
          </w:p>
        </w:tc>
        <w:tc>
          <w:tcPr>
            <w:tcW w:w="4252" w:type="dxa"/>
            <w:tcBorders>
              <w:top w:val="single" w:sz="4" w:space="0" w:color="auto"/>
              <w:left w:val="single" w:sz="4" w:space="0" w:color="auto"/>
              <w:bottom w:val="single" w:sz="4" w:space="0" w:color="auto"/>
              <w:right w:val="single" w:sz="4" w:space="0" w:color="auto"/>
            </w:tcBorders>
            <w:hideMark/>
          </w:tcPr>
          <w:p w14:paraId="2D86F46B" w14:textId="77777777" w:rsidR="00D275E0" w:rsidRPr="00141B9C" w:rsidRDefault="00D275E0" w:rsidP="00141B9C">
            <w:pPr>
              <w:pStyle w:val="TAL"/>
              <w:rPr>
                <w:strike/>
                <w:szCs w:val="18"/>
              </w:rPr>
            </w:pPr>
            <w:r w:rsidRPr="00141B9C">
              <w:rPr>
                <w:strike/>
                <w:szCs w:val="18"/>
              </w:rPr>
              <w:t>Declaration of CA-only operation</w:t>
            </w:r>
            <w:r w:rsidRPr="00141B9C">
              <w:rPr>
                <w:rFonts w:eastAsia="SimSun"/>
                <w:strike/>
                <w:szCs w:val="18"/>
              </w:rPr>
              <w:t xml:space="preserve"> </w:t>
            </w:r>
            <w:r w:rsidRPr="00141B9C">
              <w:rPr>
                <w:strike/>
                <w:szCs w:val="18"/>
              </w:rPr>
              <w:t xml:space="preserve">(with equal power spectral density among carriers) </w:t>
            </w:r>
            <w:r w:rsidRPr="00141B9C">
              <w:rPr>
                <w:rFonts w:eastAsia="SimSun"/>
                <w:strike/>
                <w:szCs w:val="18"/>
              </w:rPr>
              <w:t>but not multiple carriers</w:t>
            </w:r>
            <w:r w:rsidRPr="00141B9C">
              <w:rPr>
                <w:strike/>
                <w:szCs w:val="18"/>
              </w:rPr>
              <w:t xml:space="preserve">, declared </w:t>
            </w:r>
            <w:r w:rsidRPr="00141B9C">
              <w:rPr>
                <w:rFonts w:eastAsia="SimSun"/>
                <w:strike/>
                <w:szCs w:val="18"/>
              </w:rPr>
              <w:t xml:space="preserve">per </w:t>
            </w:r>
            <w:r w:rsidRPr="00141B9C">
              <w:rPr>
                <w:rFonts w:eastAsia="SimSun"/>
                <w:i/>
                <w:strike/>
                <w:szCs w:val="18"/>
              </w:rPr>
              <w:t>operating band</w:t>
            </w:r>
            <w:r w:rsidRPr="00141B9C">
              <w:rPr>
                <w:rFonts w:eastAsia="SimSun"/>
                <w:strike/>
                <w:szCs w:val="18"/>
              </w:rPr>
              <w:t xml:space="preserve"> </w:t>
            </w:r>
            <w:r w:rsidRPr="00141B9C">
              <w:rPr>
                <w:strike/>
                <w:szCs w:val="18"/>
              </w:rPr>
              <w:t xml:space="preserve">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D5B7D4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9E19616" w14:textId="77777777" w:rsidR="00D275E0" w:rsidRPr="00143B84" w:rsidRDefault="00D275E0" w:rsidP="00141B9C">
            <w:pPr>
              <w:pStyle w:val="TAL"/>
              <w:rPr>
                <w:strike/>
              </w:rPr>
            </w:pPr>
            <w:r w:rsidRPr="00143B84">
              <w:rPr>
                <w:strike/>
              </w:rPr>
              <w:t>x</w:t>
            </w:r>
          </w:p>
        </w:tc>
      </w:tr>
      <w:tr w:rsidR="00D275E0" w14:paraId="0FD0F25D"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A7939C" w14:textId="77777777" w:rsidR="00D275E0" w:rsidRPr="00141B9C" w:rsidRDefault="00D275E0" w:rsidP="00141B9C">
            <w:pPr>
              <w:pStyle w:val="TAL"/>
              <w:rPr>
                <w:strike/>
                <w:szCs w:val="18"/>
              </w:rPr>
            </w:pPr>
            <w:r w:rsidRPr="00141B9C">
              <w:rPr>
                <w:strike/>
                <w:szCs w:val="18"/>
              </w:rPr>
              <w:t>D.16</w:t>
            </w:r>
          </w:p>
        </w:tc>
        <w:tc>
          <w:tcPr>
            <w:tcW w:w="2338" w:type="dxa"/>
            <w:tcBorders>
              <w:top w:val="single" w:sz="4" w:space="0" w:color="auto"/>
              <w:left w:val="single" w:sz="4" w:space="0" w:color="auto"/>
              <w:bottom w:val="single" w:sz="4" w:space="0" w:color="auto"/>
              <w:right w:val="single" w:sz="4" w:space="0" w:color="auto"/>
            </w:tcBorders>
            <w:hideMark/>
          </w:tcPr>
          <w:p w14:paraId="79D682C9" w14:textId="77777777" w:rsidR="00D275E0" w:rsidRPr="00141B9C" w:rsidRDefault="00D275E0" w:rsidP="00141B9C">
            <w:pPr>
              <w:pStyle w:val="TAL"/>
              <w:rPr>
                <w:strike/>
                <w:szCs w:val="18"/>
              </w:rPr>
            </w:pPr>
            <w:r w:rsidRPr="00141B9C">
              <w:rPr>
                <w:strike/>
                <w:szCs w:val="18"/>
              </w:rPr>
              <w:t>Single or multiple carrier</w:t>
            </w:r>
          </w:p>
        </w:tc>
        <w:tc>
          <w:tcPr>
            <w:tcW w:w="4252" w:type="dxa"/>
            <w:tcBorders>
              <w:top w:val="single" w:sz="4" w:space="0" w:color="auto"/>
              <w:left w:val="single" w:sz="4" w:space="0" w:color="auto"/>
              <w:bottom w:val="single" w:sz="4" w:space="0" w:color="auto"/>
              <w:right w:val="single" w:sz="4" w:space="0" w:color="auto"/>
            </w:tcBorders>
            <w:hideMark/>
          </w:tcPr>
          <w:p w14:paraId="35646549" w14:textId="77777777" w:rsidR="00D275E0" w:rsidRPr="00141B9C" w:rsidRDefault="00D275E0" w:rsidP="00141B9C">
            <w:pPr>
              <w:pStyle w:val="TAL"/>
              <w:rPr>
                <w:strike/>
                <w:szCs w:val="18"/>
              </w:rPr>
            </w:pPr>
            <w:r w:rsidRPr="00141B9C">
              <w:rPr>
                <w:strike/>
                <w:szCs w:val="18"/>
              </w:rPr>
              <w:t xml:space="preserve">Capable of operating with a single carrier (only) or multiple carriers. Declared per supported </w:t>
            </w:r>
            <w:r w:rsidRPr="00141B9C">
              <w:rPr>
                <w:i/>
                <w:strike/>
                <w:szCs w:val="18"/>
              </w:rPr>
              <w:t>operating band</w:t>
            </w:r>
            <w:r w:rsidRPr="00141B9C">
              <w:rPr>
                <w:strike/>
                <w:szCs w:val="18"/>
              </w:rPr>
              <w:t xml:space="preserve">, 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678E7C8E"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04D4806" w14:textId="77777777" w:rsidR="00D275E0" w:rsidRPr="00143B84" w:rsidRDefault="00D275E0" w:rsidP="00141B9C">
            <w:pPr>
              <w:pStyle w:val="TAL"/>
              <w:rPr>
                <w:strike/>
              </w:rPr>
            </w:pPr>
            <w:r w:rsidRPr="00143B84">
              <w:rPr>
                <w:strike/>
              </w:rPr>
              <w:t>x</w:t>
            </w:r>
          </w:p>
        </w:tc>
      </w:tr>
      <w:tr w:rsidR="00D275E0" w14:paraId="5386560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EE87A4" w14:textId="77777777" w:rsidR="00D275E0" w:rsidRPr="00141B9C" w:rsidRDefault="00D275E0" w:rsidP="00141B9C">
            <w:pPr>
              <w:pStyle w:val="TAL"/>
              <w:rPr>
                <w:strike/>
                <w:szCs w:val="18"/>
              </w:rPr>
            </w:pPr>
            <w:r w:rsidRPr="00141B9C">
              <w:rPr>
                <w:strike/>
                <w:szCs w:val="18"/>
              </w:rPr>
              <w:t>D.17</w:t>
            </w:r>
          </w:p>
        </w:tc>
        <w:tc>
          <w:tcPr>
            <w:tcW w:w="2338" w:type="dxa"/>
            <w:tcBorders>
              <w:top w:val="single" w:sz="4" w:space="0" w:color="auto"/>
              <w:left w:val="single" w:sz="4" w:space="0" w:color="auto"/>
              <w:bottom w:val="single" w:sz="4" w:space="0" w:color="auto"/>
              <w:right w:val="single" w:sz="4" w:space="0" w:color="auto"/>
            </w:tcBorders>
            <w:hideMark/>
          </w:tcPr>
          <w:p w14:paraId="22D67EB7" w14:textId="77777777" w:rsidR="00D275E0" w:rsidRPr="00141B9C" w:rsidRDefault="00D275E0" w:rsidP="00141B9C">
            <w:pPr>
              <w:pStyle w:val="TAL"/>
              <w:rPr>
                <w:strike/>
                <w:szCs w:val="18"/>
              </w:rPr>
            </w:pPr>
            <w:r w:rsidRPr="00141B9C">
              <w:rPr>
                <w:strike/>
                <w:szCs w:val="18"/>
                <w:lang w:eastAsia="zh-CN"/>
              </w:rPr>
              <w:t>Maximum number of supported carriers per operating band in single band operation</w:t>
            </w:r>
          </w:p>
        </w:tc>
        <w:tc>
          <w:tcPr>
            <w:tcW w:w="4252" w:type="dxa"/>
            <w:tcBorders>
              <w:top w:val="single" w:sz="4" w:space="0" w:color="auto"/>
              <w:left w:val="single" w:sz="4" w:space="0" w:color="auto"/>
              <w:bottom w:val="single" w:sz="4" w:space="0" w:color="auto"/>
              <w:right w:val="single" w:sz="4" w:space="0" w:color="auto"/>
            </w:tcBorders>
            <w:hideMark/>
          </w:tcPr>
          <w:p w14:paraId="19C7E7AF" w14:textId="77777777" w:rsidR="00D275E0" w:rsidRPr="00141B9C" w:rsidRDefault="00D275E0" w:rsidP="00141B9C">
            <w:pPr>
              <w:pStyle w:val="TAL"/>
              <w:rPr>
                <w:strike/>
                <w:szCs w:val="18"/>
              </w:rPr>
            </w:pPr>
            <w:r w:rsidRPr="00141B9C">
              <w:rPr>
                <w:strike/>
                <w:szCs w:val="18"/>
              </w:rPr>
              <w:t xml:space="preserve">Maximum number of supported carriers per supported </w:t>
            </w:r>
            <w:r w:rsidRPr="00141B9C">
              <w:rPr>
                <w:i/>
                <w:strike/>
                <w:szCs w:val="18"/>
              </w:rPr>
              <w:t>operation band</w:t>
            </w:r>
            <w:r w:rsidRPr="00141B9C">
              <w:rPr>
                <w:strike/>
                <w:szCs w:val="18"/>
                <w:lang w:eastAsia="zh-CN"/>
              </w:rPr>
              <w:t xml:space="preserve"> in single band operation</w:t>
            </w:r>
            <w:r w:rsidRPr="00141B9C">
              <w:rPr>
                <w:i/>
                <w:strike/>
                <w:szCs w:val="18"/>
              </w:rPr>
              <w:t xml:space="preserve">. </w:t>
            </w:r>
            <w:r w:rsidRPr="00141B9C">
              <w:rPr>
                <w:strike/>
                <w:szCs w:val="18"/>
              </w:rPr>
              <w:t xml:space="preserve">Declared per supported </w:t>
            </w:r>
            <w:r w:rsidRPr="00141B9C">
              <w:rPr>
                <w:i/>
                <w:strike/>
                <w:szCs w:val="18"/>
              </w:rPr>
              <w:t>operating band</w:t>
            </w:r>
            <w:r w:rsidRPr="00141B9C">
              <w:rPr>
                <w:strike/>
                <w:szCs w:val="18"/>
              </w:rPr>
              <w:t xml:space="preserve">, 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250FD6B4"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BAC7EB8" w14:textId="77777777" w:rsidR="00D275E0" w:rsidRPr="00143B84" w:rsidRDefault="00D275E0" w:rsidP="00141B9C">
            <w:pPr>
              <w:pStyle w:val="TAL"/>
              <w:rPr>
                <w:strike/>
              </w:rPr>
            </w:pPr>
            <w:r w:rsidRPr="00143B84">
              <w:rPr>
                <w:strike/>
              </w:rPr>
              <w:t>x</w:t>
            </w:r>
          </w:p>
        </w:tc>
      </w:tr>
      <w:tr w:rsidR="00D275E0" w14:paraId="5CAFB725"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39FF847" w14:textId="77777777" w:rsidR="00D275E0" w:rsidRPr="00141B9C" w:rsidRDefault="00D275E0" w:rsidP="00141B9C">
            <w:pPr>
              <w:pStyle w:val="TAL"/>
              <w:rPr>
                <w:strike/>
                <w:szCs w:val="18"/>
              </w:rPr>
            </w:pPr>
            <w:r w:rsidRPr="00141B9C">
              <w:rPr>
                <w:strike/>
                <w:szCs w:val="18"/>
              </w:rPr>
              <w:t>D.18</w:t>
            </w:r>
          </w:p>
        </w:tc>
        <w:tc>
          <w:tcPr>
            <w:tcW w:w="2338" w:type="dxa"/>
            <w:tcBorders>
              <w:top w:val="single" w:sz="4" w:space="0" w:color="auto"/>
              <w:left w:val="single" w:sz="4" w:space="0" w:color="auto"/>
              <w:bottom w:val="single" w:sz="4" w:space="0" w:color="auto"/>
              <w:right w:val="single" w:sz="4" w:space="0" w:color="auto"/>
            </w:tcBorders>
            <w:hideMark/>
          </w:tcPr>
          <w:p w14:paraId="0B04A78B" w14:textId="77777777" w:rsidR="00D275E0" w:rsidRPr="00141B9C" w:rsidRDefault="00D275E0" w:rsidP="00141B9C">
            <w:pPr>
              <w:pStyle w:val="TAL"/>
              <w:rPr>
                <w:strike/>
                <w:szCs w:val="18"/>
                <w:lang w:eastAsia="zh-CN"/>
              </w:rPr>
            </w:pPr>
            <w:r w:rsidRPr="00141B9C">
              <w:rPr>
                <w:strike/>
                <w:szCs w:val="18"/>
                <w:lang w:eastAsia="zh-CN"/>
              </w:rPr>
              <w:t>Maximum number of supported carriers per operating band</w:t>
            </w:r>
            <w:r w:rsidRPr="00141B9C">
              <w:rPr>
                <w:strike/>
              </w:rPr>
              <w:t xml:space="preserve"> 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4C9C3A9D" w14:textId="77777777" w:rsidR="00D275E0" w:rsidRPr="00141B9C" w:rsidRDefault="00D275E0" w:rsidP="00141B9C">
            <w:pPr>
              <w:pStyle w:val="TAL"/>
              <w:rPr>
                <w:strike/>
                <w:szCs w:val="18"/>
              </w:rPr>
            </w:pPr>
            <w:r w:rsidRPr="00141B9C">
              <w:rPr>
                <w:strike/>
                <w:szCs w:val="18"/>
              </w:rPr>
              <w:t>Maximum number of supported carriers per supported</w:t>
            </w:r>
            <w:r w:rsidRPr="00141B9C">
              <w:rPr>
                <w:i/>
                <w:strike/>
                <w:szCs w:val="18"/>
              </w:rPr>
              <w:t xml:space="preserve"> operation band</w:t>
            </w:r>
            <w:r w:rsidRPr="00141B9C">
              <w:rPr>
                <w:strike/>
              </w:rPr>
              <w:t xml:space="preserve"> in multi-band operation</w:t>
            </w:r>
            <w:r w:rsidRPr="00141B9C">
              <w:rPr>
                <w:strike/>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20817EF1"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2EF983A" w14:textId="77777777" w:rsidR="00D275E0" w:rsidRPr="00143B84" w:rsidRDefault="00D275E0" w:rsidP="00141B9C">
            <w:pPr>
              <w:pStyle w:val="TAL"/>
              <w:rPr>
                <w:strike/>
              </w:rPr>
            </w:pPr>
            <w:r w:rsidRPr="00143B84">
              <w:rPr>
                <w:strike/>
              </w:rPr>
              <w:t>x</w:t>
            </w:r>
          </w:p>
        </w:tc>
      </w:tr>
      <w:tr w:rsidR="00D275E0" w14:paraId="7AAD9FC0"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C11EA9F" w14:textId="77777777" w:rsidR="00D275E0" w:rsidRPr="00141B9C" w:rsidRDefault="00D275E0" w:rsidP="00141B9C">
            <w:pPr>
              <w:pStyle w:val="TAL"/>
              <w:rPr>
                <w:strike/>
                <w:szCs w:val="18"/>
              </w:rPr>
            </w:pPr>
            <w:r w:rsidRPr="00141B9C">
              <w:rPr>
                <w:strike/>
                <w:szCs w:val="18"/>
              </w:rPr>
              <w:t>D.19</w:t>
            </w:r>
          </w:p>
        </w:tc>
        <w:tc>
          <w:tcPr>
            <w:tcW w:w="2338" w:type="dxa"/>
            <w:tcBorders>
              <w:top w:val="single" w:sz="4" w:space="0" w:color="auto"/>
              <w:left w:val="single" w:sz="4" w:space="0" w:color="auto"/>
              <w:bottom w:val="single" w:sz="4" w:space="0" w:color="auto"/>
              <w:right w:val="single" w:sz="4" w:space="0" w:color="auto"/>
            </w:tcBorders>
            <w:hideMark/>
          </w:tcPr>
          <w:p w14:paraId="3662A9FB" w14:textId="77777777" w:rsidR="00D275E0" w:rsidRPr="00141B9C" w:rsidRDefault="00D275E0" w:rsidP="00141B9C">
            <w:pPr>
              <w:pStyle w:val="TAL"/>
              <w:rPr>
                <w:strike/>
                <w:szCs w:val="18"/>
                <w:lang w:eastAsia="zh-CN"/>
              </w:rPr>
            </w:pPr>
            <w:r w:rsidRPr="00141B9C">
              <w:rPr>
                <w:strike/>
                <w:szCs w:val="18"/>
                <w:lang w:eastAsia="zh-CN"/>
              </w:rPr>
              <w:t xml:space="preserve">Total maximum number of supported carriers </w:t>
            </w:r>
            <w:r w:rsidRPr="00141B9C">
              <w:rPr>
                <w:strike/>
              </w:rPr>
              <w:t>in multi-band operation</w:t>
            </w:r>
          </w:p>
        </w:tc>
        <w:tc>
          <w:tcPr>
            <w:tcW w:w="4252" w:type="dxa"/>
            <w:tcBorders>
              <w:top w:val="single" w:sz="4" w:space="0" w:color="auto"/>
              <w:left w:val="single" w:sz="4" w:space="0" w:color="auto"/>
              <w:bottom w:val="single" w:sz="4" w:space="0" w:color="auto"/>
              <w:right w:val="single" w:sz="4" w:space="0" w:color="auto"/>
            </w:tcBorders>
            <w:hideMark/>
          </w:tcPr>
          <w:p w14:paraId="021FE252" w14:textId="77777777" w:rsidR="00D275E0" w:rsidRPr="00141B9C" w:rsidRDefault="00D275E0" w:rsidP="00141B9C">
            <w:pPr>
              <w:pStyle w:val="TAL"/>
              <w:rPr>
                <w:strike/>
                <w:szCs w:val="18"/>
              </w:rPr>
            </w:pPr>
            <w:r w:rsidRPr="00141B9C">
              <w:rPr>
                <w:strike/>
                <w:szCs w:val="18"/>
              </w:rPr>
              <w:t xml:space="preserve">Maximum number of supported carriers for all supported </w:t>
            </w:r>
            <w:r w:rsidRPr="00141B9C">
              <w:rPr>
                <w:i/>
                <w:strike/>
                <w:szCs w:val="18"/>
              </w:rPr>
              <w:t>operating bands</w:t>
            </w:r>
            <w:r w:rsidRPr="00141B9C">
              <w:rPr>
                <w:strike/>
              </w:rPr>
              <w:t xml:space="preserve"> in multi-band operation</w:t>
            </w:r>
            <w:r w:rsidRPr="00141B9C">
              <w:rPr>
                <w:i/>
                <w:strike/>
                <w:szCs w:val="18"/>
              </w:rPr>
              <w:t xml:space="preserve">. </w:t>
            </w:r>
            <w:r w:rsidRPr="00141B9C">
              <w:rPr>
                <w:strike/>
                <w:szCs w:val="18"/>
              </w:rPr>
              <w:t>Declared for all connectors (D.18)</w:t>
            </w:r>
            <w:r w:rsidRPr="00141B9C">
              <w:rPr>
                <w:i/>
                <w:strike/>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C3A18FE"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7BDD7A66" w14:textId="77777777" w:rsidR="00D275E0" w:rsidRPr="00143B84" w:rsidRDefault="00D275E0" w:rsidP="00141B9C">
            <w:pPr>
              <w:pStyle w:val="TAL"/>
              <w:rPr>
                <w:strike/>
              </w:rPr>
            </w:pPr>
            <w:r w:rsidRPr="00143B84">
              <w:rPr>
                <w:strike/>
              </w:rPr>
              <w:t>x</w:t>
            </w:r>
          </w:p>
        </w:tc>
      </w:tr>
      <w:tr w:rsidR="00D275E0" w14:paraId="11DFA9A4"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1D67CF6" w14:textId="77777777" w:rsidR="00D275E0" w:rsidRDefault="00D275E0" w:rsidP="00141B9C">
            <w:pPr>
              <w:pStyle w:val="TAL"/>
              <w:rPr>
                <w:szCs w:val="18"/>
              </w:rPr>
            </w:pPr>
            <w:r>
              <w:rPr>
                <w:szCs w:val="18"/>
              </w:rPr>
              <w:t>D.20</w:t>
            </w:r>
          </w:p>
        </w:tc>
        <w:tc>
          <w:tcPr>
            <w:tcW w:w="2338" w:type="dxa"/>
            <w:tcBorders>
              <w:top w:val="single" w:sz="4" w:space="0" w:color="auto"/>
              <w:left w:val="single" w:sz="4" w:space="0" w:color="auto"/>
              <w:bottom w:val="single" w:sz="4" w:space="0" w:color="auto"/>
              <w:right w:val="single" w:sz="4" w:space="0" w:color="auto"/>
            </w:tcBorders>
            <w:hideMark/>
          </w:tcPr>
          <w:p w14:paraId="4C84DF14" w14:textId="77777777" w:rsidR="00D275E0" w:rsidRDefault="00D275E0" w:rsidP="00141B9C">
            <w:pPr>
              <w:pStyle w:val="TAL"/>
              <w:rPr>
                <w:szCs w:val="18"/>
                <w:lang w:eastAsia="zh-CN"/>
              </w:rPr>
            </w:pPr>
            <w:r>
              <w:rPr>
                <w:szCs w:val="18"/>
              </w:rPr>
              <w:t>Other band combination multi-band restrictions</w:t>
            </w:r>
          </w:p>
        </w:tc>
        <w:tc>
          <w:tcPr>
            <w:tcW w:w="4252" w:type="dxa"/>
            <w:tcBorders>
              <w:top w:val="single" w:sz="4" w:space="0" w:color="auto"/>
              <w:left w:val="single" w:sz="4" w:space="0" w:color="auto"/>
              <w:bottom w:val="single" w:sz="4" w:space="0" w:color="auto"/>
              <w:right w:val="single" w:sz="4" w:space="0" w:color="auto"/>
            </w:tcBorders>
            <w:hideMark/>
          </w:tcPr>
          <w:p w14:paraId="206EE9E5" w14:textId="77777777" w:rsidR="00D275E0" w:rsidRDefault="00D275E0" w:rsidP="00141B9C">
            <w:pPr>
              <w:pStyle w:val="TAL"/>
              <w:rPr>
                <w:szCs w:val="18"/>
              </w:rPr>
            </w:pPr>
            <w:r>
              <w:rPr>
                <w:szCs w:val="18"/>
              </w:rPr>
              <w:t xml:space="preserve">Declare any other limitations under simultaneous operation in the declared band combinations (D.35) for each </w:t>
            </w:r>
            <w:r>
              <w:rPr>
                <w:i/>
                <w:szCs w:val="18"/>
              </w:rPr>
              <w:t>multi-band connector</w:t>
            </w:r>
            <w:r>
              <w:rPr>
                <w:szCs w:val="18"/>
              </w:rPr>
              <w:t xml:space="preserve"> which have any impact on the test configuration generation.</w:t>
            </w:r>
          </w:p>
          <w:p w14:paraId="5A0FB1AF" w14:textId="77777777" w:rsidR="00D275E0" w:rsidRDefault="00D275E0" w:rsidP="00141B9C">
            <w:pPr>
              <w:pStyle w:val="TAL"/>
              <w:rPr>
                <w:szCs w:val="18"/>
              </w:rPr>
            </w:pPr>
            <w:r>
              <w:rPr>
                <w:szCs w:val="18"/>
              </w:rPr>
              <w:t xml:space="preserve">Declared for every </w:t>
            </w:r>
            <w:r>
              <w:rPr>
                <w:i/>
                <w:szCs w:val="18"/>
              </w:rPr>
              <w:t>multi-band connector</w:t>
            </w:r>
            <w:r>
              <w:rPr>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72068F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1674570" w14:textId="77777777" w:rsidR="00D275E0" w:rsidRPr="00143B84" w:rsidRDefault="00D275E0" w:rsidP="00141B9C">
            <w:pPr>
              <w:pStyle w:val="TAL"/>
              <w:rPr>
                <w:strike/>
              </w:rPr>
            </w:pPr>
            <w:r w:rsidRPr="00143B84">
              <w:rPr>
                <w:strike/>
              </w:rPr>
              <w:t>x</w:t>
            </w:r>
          </w:p>
        </w:tc>
      </w:tr>
      <w:tr w:rsidR="00D275E0" w14:paraId="081B66A2"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C7BA4C9" w14:textId="77777777" w:rsidR="00D275E0" w:rsidRDefault="00D275E0" w:rsidP="00141B9C">
            <w:pPr>
              <w:pStyle w:val="TAL"/>
              <w:rPr>
                <w:szCs w:val="18"/>
              </w:rPr>
            </w:pPr>
            <w:r>
              <w:rPr>
                <w:szCs w:val="18"/>
              </w:rPr>
              <w:t>D.21</w:t>
            </w:r>
          </w:p>
        </w:tc>
        <w:tc>
          <w:tcPr>
            <w:tcW w:w="2338" w:type="dxa"/>
            <w:tcBorders>
              <w:top w:val="single" w:sz="4" w:space="0" w:color="auto"/>
              <w:left w:val="single" w:sz="4" w:space="0" w:color="auto"/>
              <w:bottom w:val="single" w:sz="4" w:space="0" w:color="auto"/>
              <w:right w:val="single" w:sz="4" w:space="0" w:color="auto"/>
            </w:tcBorders>
            <w:hideMark/>
          </w:tcPr>
          <w:p w14:paraId="3E6D934E" w14:textId="77777777" w:rsidR="00D275E0" w:rsidRDefault="00D275E0" w:rsidP="00141B9C">
            <w:pPr>
              <w:pStyle w:val="TAL"/>
              <w:rPr>
                <w:szCs w:val="18"/>
              </w:rPr>
            </w:pPr>
            <w:r>
              <w:rPr>
                <w:szCs w:val="18"/>
              </w:rPr>
              <w:t>Rated carrier output power</w:t>
            </w:r>
            <w:r>
              <w:rPr>
                <w:i/>
                <w:szCs w:val="18"/>
              </w:rPr>
              <w:t xml:space="preserve"> </w:t>
            </w:r>
            <w:r>
              <w:rPr>
                <w:szCs w:val="18"/>
                <w:lang w:eastAsia="ko-KR"/>
              </w:rPr>
              <w:t>(</w:t>
            </w:r>
            <w:proofErr w:type="spellStart"/>
            <w:r>
              <w:t>P</w:t>
            </w:r>
            <w:r>
              <w:rPr>
                <w:vertAlign w:val="subscript"/>
              </w:rPr>
              <w:t>rated,c,AC</w:t>
            </w:r>
            <w:proofErr w:type="spellEnd"/>
            <w:r>
              <w:rPr>
                <w:szCs w:val="18"/>
                <w:lang w:eastAsia="ko-KR"/>
              </w:rPr>
              <w:t xml:space="preserve">, or </w:t>
            </w:r>
            <w:proofErr w:type="spellStart"/>
            <w:r>
              <w:rPr>
                <w:szCs w:val="18"/>
                <w:lang w:eastAsia="ko-KR"/>
              </w:rPr>
              <w:t>P</w:t>
            </w:r>
            <w:r>
              <w:rPr>
                <w:szCs w:val="18"/>
                <w:vertAlign w:val="subscript"/>
                <w:lang w:eastAsia="ko-KR"/>
              </w:rPr>
              <w:t>rated,c,TABC</w:t>
            </w:r>
            <w:proofErr w:type="spellEnd"/>
            <w:r>
              <w:t>)</w:t>
            </w:r>
          </w:p>
        </w:tc>
        <w:tc>
          <w:tcPr>
            <w:tcW w:w="4252" w:type="dxa"/>
            <w:tcBorders>
              <w:top w:val="single" w:sz="4" w:space="0" w:color="auto"/>
              <w:left w:val="single" w:sz="4" w:space="0" w:color="auto"/>
              <w:bottom w:val="single" w:sz="4" w:space="0" w:color="auto"/>
              <w:right w:val="single" w:sz="4" w:space="0" w:color="auto"/>
            </w:tcBorders>
            <w:hideMark/>
          </w:tcPr>
          <w:p w14:paraId="0CB8DA7A" w14:textId="77777777" w:rsidR="00D275E0" w:rsidRDefault="00D275E0" w:rsidP="00141B9C">
            <w:pPr>
              <w:pStyle w:val="TAL"/>
              <w:rPr>
                <w:szCs w:val="18"/>
              </w:rPr>
            </w:pPr>
            <w:r>
              <w:rPr>
                <w:szCs w:val="18"/>
              </w:rPr>
              <w:t xml:space="preserve">Conducted rated carrier output power, per </w:t>
            </w:r>
            <w:r>
              <w:rPr>
                <w:i/>
                <w:szCs w:val="18"/>
              </w:rPr>
              <w:t xml:space="preserve">single band connector </w:t>
            </w:r>
            <w:r>
              <w:rPr>
                <w:szCs w:val="18"/>
              </w:rPr>
              <w:t>or</w:t>
            </w:r>
            <w:r>
              <w:rPr>
                <w:i/>
                <w:szCs w:val="18"/>
              </w:rPr>
              <w:t xml:space="preserve"> multi-band connector.</w:t>
            </w:r>
          </w:p>
          <w:p w14:paraId="2AA22435" w14:textId="77777777" w:rsidR="00D275E0" w:rsidRDefault="00D275E0" w:rsidP="00141B9C">
            <w:pPr>
              <w:pStyle w:val="TAL"/>
              <w:rPr>
                <w:szCs w:val="18"/>
              </w:rPr>
            </w:pPr>
            <w:r>
              <w:rPr>
                <w:szCs w:val="18"/>
              </w:rPr>
              <w:t xml:space="preserve">Declared per supported </w:t>
            </w:r>
            <w:r>
              <w:rPr>
                <w:i/>
                <w:szCs w:val="18"/>
              </w:rPr>
              <w:t>operating band</w:t>
            </w:r>
            <w:r>
              <w:rPr>
                <w:szCs w:val="18"/>
              </w:rPr>
              <w:t xml:space="preserve">, per </w:t>
            </w:r>
            <w:r>
              <w:rPr>
                <w:i/>
                <w:szCs w:val="18"/>
              </w:rPr>
              <w:t>antenna connector</w:t>
            </w:r>
            <w:r>
              <w:rPr>
                <w:szCs w:val="18"/>
              </w:rPr>
              <w:t xml:space="preserve"> for </w:t>
            </w:r>
            <w:r>
              <w:rPr>
                <w:i/>
                <w:szCs w:val="18"/>
              </w:rPr>
              <w:t>BS type 1-C</w:t>
            </w:r>
            <w:r>
              <w:rPr>
                <w:szCs w:val="18"/>
              </w:rPr>
              <w:t xml:space="preserve">, or </w:t>
            </w:r>
            <w:r>
              <w:rPr>
                <w:i/>
                <w:szCs w:val="18"/>
              </w:rPr>
              <w:t>TAB connector</w:t>
            </w:r>
            <w:r>
              <w:rPr>
                <w:szCs w:val="18"/>
              </w:rPr>
              <w:t xml:space="preserve"> for </w:t>
            </w:r>
            <w:r>
              <w:rPr>
                <w:i/>
                <w:szCs w:val="18"/>
              </w:rPr>
              <w:t>BS type 1-H</w:t>
            </w:r>
            <w:r>
              <w:rPr>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2953CD56"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0EF92C0B" w14:textId="77777777" w:rsidR="00D275E0" w:rsidRPr="00143B84" w:rsidRDefault="00D275E0" w:rsidP="00141B9C">
            <w:pPr>
              <w:pStyle w:val="TAL"/>
              <w:rPr>
                <w:strike/>
              </w:rPr>
            </w:pPr>
            <w:r w:rsidRPr="00143B84">
              <w:rPr>
                <w:strike/>
              </w:rPr>
              <w:t>x</w:t>
            </w:r>
          </w:p>
        </w:tc>
      </w:tr>
      <w:tr w:rsidR="00D275E0" w14:paraId="2ECA971E"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E3D1704" w14:textId="77777777" w:rsidR="00D275E0" w:rsidRDefault="00D275E0" w:rsidP="00141B9C">
            <w:pPr>
              <w:pStyle w:val="TAL"/>
              <w:rPr>
                <w:szCs w:val="18"/>
              </w:rPr>
            </w:pPr>
            <w:r>
              <w:rPr>
                <w:szCs w:val="18"/>
              </w:rPr>
              <w:t>D.22</w:t>
            </w:r>
          </w:p>
        </w:tc>
        <w:tc>
          <w:tcPr>
            <w:tcW w:w="2338" w:type="dxa"/>
            <w:tcBorders>
              <w:top w:val="single" w:sz="4" w:space="0" w:color="auto"/>
              <w:left w:val="single" w:sz="4" w:space="0" w:color="auto"/>
              <w:bottom w:val="single" w:sz="4" w:space="0" w:color="auto"/>
              <w:right w:val="single" w:sz="4" w:space="0" w:color="auto"/>
            </w:tcBorders>
            <w:hideMark/>
          </w:tcPr>
          <w:p w14:paraId="28A8B6D7" w14:textId="77777777" w:rsidR="00D275E0" w:rsidRDefault="00D275E0" w:rsidP="00141B9C">
            <w:pPr>
              <w:pStyle w:val="TAL"/>
              <w:rPr>
                <w:szCs w:val="18"/>
              </w:rPr>
            </w:pPr>
            <w:r>
              <w:rPr>
                <w:szCs w:val="18"/>
              </w:rPr>
              <w:t>R</w:t>
            </w:r>
            <w:r>
              <w:rPr>
                <w:i/>
                <w:szCs w:val="18"/>
              </w:rPr>
              <w:t xml:space="preserve">ated total output power </w:t>
            </w:r>
            <w:r>
              <w:rPr>
                <w:szCs w:val="18"/>
              </w:rPr>
              <w:t>(</w:t>
            </w:r>
            <w:proofErr w:type="spellStart"/>
            <w:r>
              <w:rPr>
                <w:lang w:eastAsia="zh-CN"/>
              </w:rPr>
              <w:t>P</w:t>
            </w:r>
            <w:r>
              <w:rPr>
                <w:vertAlign w:val="subscript"/>
                <w:lang w:eastAsia="zh-CN"/>
              </w:rPr>
              <w:t>rated,t,AC</w:t>
            </w:r>
            <w:proofErr w:type="spellEnd"/>
            <w:r>
              <w:rPr>
                <w:lang w:eastAsia="zh-CN"/>
              </w:rPr>
              <w:t>, or</w:t>
            </w:r>
            <w:r>
              <w:rPr>
                <w:szCs w:val="18"/>
              </w:rPr>
              <w:t xml:space="preserve"> </w:t>
            </w:r>
            <w:proofErr w:type="spellStart"/>
            <w:r>
              <w:rPr>
                <w:szCs w:val="18"/>
              </w:rPr>
              <w:t>P</w:t>
            </w:r>
            <w:r>
              <w:rPr>
                <w:szCs w:val="18"/>
                <w:vertAlign w:val="subscript"/>
              </w:rPr>
              <w:t>rated,t,TABC</w:t>
            </w:r>
            <w:proofErr w:type="spellEnd"/>
            <w:r>
              <w:rPr>
                <w:szCs w:val="18"/>
              </w:rPr>
              <w:t>)</w:t>
            </w:r>
          </w:p>
        </w:tc>
        <w:tc>
          <w:tcPr>
            <w:tcW w:w="4252" w:type="dxa"/>
            <w:tcBorders>
              <w:top w:val="single" w:sz="4" w:space="0" w:color="auto"/>
              <w:left w:val="single" w:sz="4" w:space="0" w:color="auto"/>
              <w:bottom w:val="single" w:sz="4" w:space="0" w:color="auto"/>
              <w:right w:val="single" w:sz="4" w:space="0" w:color="auto"/>
            </w:tcBorders>
            <w:hideMark/>
          </w:tcPr>
          <w:p w14:paraId="6B7B2D65" w14:textId="77777777" w:rsidR="00D275E0" w:rsidRDefault="00D275E0" w:rsidP="00141B9C">
            <w:pPr>
              <w:pStyle w:val="TAL"/>
              <w:rPr>
                <w:szCs w:val="18"/>
              </w:rPr>
            </w:pPr>
            <w:r>
              <w:rPr>
                <w:szCs w:val="18"/>
              </w:rPr>
              <w:t>Conducted total rated output power</w:t>
            </w:r>
            <w:r>
              <w:rPr>
                <w:i/>
                <w:szCs w:val="18"/>
              </w:rPr>
              <w:t>.</w:t>
            </w:r>
          </w:p>
          <w:p w14:paraId="6F896CFB" w14:textId="77777777" w:rsidR="00D275E0" w:rsidRDefault="00D275E0" w:rsidP="00141B9C">
            <w:pPr>
              <w:pStyle w:val="TAL"/>
              <w:rPr>
                <w:i/>
                <w:szCs w:val="18"/>
              </w:rPr>
            </w:pPr>
            <w:r>
              <w:rPr>
                <w:szCs w:val="18"/>
              </w:rPr>
              <w:t xml:space="preserve">Declared per supported </w:t>
            </w:r>
            <w:r>
              <w:rPr>
                <w:i/>
                <w:szCs w:val="18"/>
              </w:rPr>
              <w:t>operating band</w:t>
            </w:r>
            <w:r>
              <w:rPr>
                <w:szCs w:val="18"/>
              </w:rPr>
              <w:t xml:space="preserve">, per </w:t>
            </w:r>
            <w:r>
              <w:rPr>
                <w:i/>
                <w:szCs w:val="18"/>
              </w:rPr>
              <w:t>antenna connector</w:t>
            </w:r>
            <w:r>
              <w:rPr>
                <w:szCs w:val="18"/>
              </w:rPr>
              <w:t xml:space="preserve"> for </w:t>
            </w:r>
            <w:r>
              <w:rPr>
                <w:i/>
                <w:szCs w:val="18"/>
              </w:rPr>
              <w:t>BS type 1-C</w:t>
            </w:r>
            <w:r>
              <w:rPr>
                <w:szCs w:val="18"/>
              </w:rPr>
              <w:t xml:space="preserve">, or </w:t>
            </w:r>
            <w:r>
              <w:rPr>
                <w:i/>
                <w:szCs w:val="18"/>
              </w:rPr>
              <w:t>TAB connector</w:t>
            </w:r>
            <w:r>
              <w:rPr>
                <w:szCs w:val="18"/>
              </w:rPr>
              <w:t xml:space="preserve"> for </w:t>
            </w:r>
            <w:r>
              <w:rPr>
                <w:i/>
                <w:szCs w:val="18"/>
              </w:rPr>
              <w:t>BS type 1-H.</w:t>
            </w:r>
          </w:p>
          <w:p w14:paraId="0626CB9A" w14:textId="77777777" w:rsidR="00D275E0" w:rsidRDefault="00D275E0" w:rsidP="00141B9C">
            <w:pPr>
              <w:pStyle w:val="TAL"/>
              <w:rPr>
                <w:szCs w:val="18"/>
              </w:rPr>
            </w:pPr>
            <w:r>
              <w:rPr>
                <w:szCs w:val="18"/>
              </w:rPr>
              <w:t xml:space="preserve">For </w:t>
            </w:r>
            <w:r>
              <w:rPr>
                <w:i/>
                <w:szCs w:val="18"/>
              </w:rPr>
              <w:t xml:space="preserve">multi-band connectors </w:t>
            </w:r>
            <w:r>
              <w:rPr>
                <w:szCs w:val="18"/>
              </w:rPr>
              <w:t xml:space="preserve">declared for each supported </w:t>
            </w:r>
            <w:r>
              <w:rPr>
                <w:i/>
                <w:szCs w:val="18"/>
              </w:rPr>
              <w:t>operating band</w:t>
            </w:r>
            <w:r>
              <w:rPr>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195D9483"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36171698" w14:textId="77777777" w:rsidR="00D275E0" w:rsidRPr="00143B84" w:rsidRDefault="00D275E0" w:rsidP="00141B9C">
            <w:pPr>
              <w:pStyle w:val="TAL"/>
              <w:rPr>
                <w:strike/>
              </w:rPr>
            </w:pPr>
            <w:r w:rsidRPr="00143B84">
              <w:rPr>
                <w:strike/>
              </w:rPr>
              <w:t>x</w:t>
            </w:r>
          </w:p>
        </w:tc>
      </w:tr>
      <w:tr w:rsidR="00D275E0" w14:paraId="06892B0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D1421D5" w14:textId="77777777" w:rsidR="00D275E0" w:rsidRDefault="00D275E0" w:rsidP="00141B9C">
            <w:pPr>
              <w:pStyle w:val="TAL"/>
              <w:rPr>
                <w:szCs w:val="18"/>
              </w:rPr>
            </w:pPr>
            <w:r>
              <w:rPr>
                <w:szCs w:val="18"/>
              </w:rPr>
              <w:t>D.23</w:t>
            </w:r>
          </w:p>
        </w:tc>
        <w:tc>
          <w:tcPr>
            <w:tcW w:w="2338" w:type="dxa"/>
            <w:tcBorders>
              <w:top w:val="single" w:sz="4" w:space="0" w:color="auto"/>
              <w:left w:val="single" w:sz="4" w:space="0" w:color="auto"/>
              <w:bottom w:val="single" w:sz="4" w:space="0" w:color="auto"/>
              <w:right w:val="single" w:sz="4" w:space="0" w:color="auto"/>
            </w:tcBorders>
            <w:hideMark/>
          </w:tcPr>
          <w:p w14:paraId="7862AA3D" w14:textId="77777777" w:rsidR="00D275E0" w:rsidRDefault="00D275E0" w:rsidP="00141B9C">
            <w:pPr>
              <w:pStyle w:val="TAL"/>
              <w:rPr>
                <w:szCs w:val="18"/>
              </w:rPr>
            </w:pPr>
            <w:r>
              <w:rPr>
                <w:szCs w:val="18"/>
              </w:rPr>
              <w:t xml:space="preserve">Rated multi-band total output power, </w:t>
            </w:r>
            <w:proofErr w:type="spellStart"/>
            <w:r>
              <w:rPr>
                <w:szCs w:val="18"/>
              </w:rPr>
              <w:t>P</w:t>
            </w:r>
            <w:r>
              <w:rPr>
                <w:szCs w:val="18"/>
                <w:vertAlign w:val="subscript"/>
              </w:rPr>
              <w:t>rated,MB,TABC</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7C29D966" w14:textId="77777777" w:rsidR="00D275E0" w:rsidRDefault="00D275E0" w:rsidP="00141B9C">
            <w:pPr>
              <w:pStyle w:val="TAL"/>
              <w:rPr>
                <w:szCs w:val="18"/>
              </w:rPr>
            </w:pPr>
            <w:r>
              <w:rPr>
                <w:szCs w:val="18"/>
              </w:rPr>
              <w:t>Conducted multi-band rated total output power</w:t>
            </w:r>
            <w:r>
              <w:rPr>
                <w:i/>
                <w:szCs w:val="18"/>
              </w:rPr>
              <w:t>.</w:t>
            </w:r>
          </w:p>
          <w:p w14:paraId="6C8605FA" w14:textId="77777777" w:rsidR="00D275E0" w:rsidRDefault="00D275E0" w:rsidP="00141B9C">
            <w:pPr>
              <w:pStyle w:val="TAL"/>
              <w:rPr>
                <w:szCs w:val="18"/>
              </w:rPr>
            </w:pPr>
            <w:r>
              <w:rPr>
                <w:szCs w:val="18"/>
              </w:rPr>
              <w:t xml:space="preserve">Declared per supported operating band combinations, per </w:t>
            </w:r>
            <w:r>
              <w:rPr>
                <w:i/>
                <w:szCs w:val="18"/>
              </w:rPr>
              <w:t>multi-band connector</w:t>
            </w:r>
            <w:r>
              <w:rPr>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6CA0459F"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5B9BE410" w14:textId="77777777" w:rsidR="00D275E0" w:rsidRPr="00143B84" w:rsidRDefault="00D275E0" w:rsidP="00141B9C">
            <w:pPr>
              <w:pStyle w:val="TAL"/>
              <w:rPr>
                <w:strike/>
              </w:rPr>
            </w:pPr>
            <w:r w:rsidRPr="00143B84">
              <w:rPr>
                <w:strike/>
              </w:rPr>
              <w:t>x</w:t>
            </w:r>
          </w:p>
        </w:tc>
      </w:tr>
      <w:tr w:rsidR="00D275E0" w14:paraId="7A3AD3BE"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4496FD" w14:textId="77777777" w:rsidR="00D275E0" w:rsidRPr="00141B9C" w:rsidRDefault="00D275E0" w:rsidP="00141B9C">
            <w:pPr>
              <w:pStyle w:val="TAL"/>
              <w:rPr>
                <w:strike/>
                <w:szCs w:val="18"/>
              </w:rPr>
            </w:pPr>
            <w:r w:rsidRPr="00141B9C">
              <w:rPr>
                <w:strike/>
                <w:szCs w:val="18"/>
              </w:rPr>
              <w:t>D.24</w:t>
            </w:r>
          </w:p>
        </w:tc>
        <w:tc>
          <w:tcPr>
            <w:tcW w:w="2338" w:type="dxa"/>
            <w:tcBorders>
              <w:top w:val="single" w:sz="4" w:space="0" w:color="auto"/>
              <w:left w:val="single" w:sz="4" w:space="0" w:color="auto"/>
              <w:bottom w:val="single" w:sz="4" w:space="0" w:color="auto"/>
              <w:right w:val="single" w:sz="4" w:space="0" w:color="auto"/>
            </w:tcBorders>
            <w:hideMark/>
          </w:tcPr>
          <w:p w14:paraId="7D6153E1" w14:textId="77777777" w:rsidR="00D275E0" w:rsidRPr="00141B9C" w:rsidRDefault="00D275E0" w:rsidP="00141B9C">
            <w:pPr>
              <w:pStyle w:val="TAL"/>
              <w:rPr>
                <w:strike/>
                <w:szCs w:val="18"/>
              </w:rPr>
            </w:pPr>
            <w:proofErr w:type="spellStart"/>
            <w:r w:rsidRPr="00141B9C">
              <w:rPr>
                <w:rFonts w:eastAsia="MS Mincho"/>
                <w:iCs/>
                <w:strike/>
                <w:szCs w:val="18"/>
                <w:lang w:eastAsia="ja-JP"/>
              </w:rPr>
              <w:t>N</w:t>
            </w:r>
            <w:r w:rsidRPr="00141B9C">
              <w:rPr>
                <w:rFonts w:eastAsia="MS Mincho"/>
                <w:iCs/>
                <w:strike/>
                <w:szCs w:val="18"/>
                <w:vertAlign w:val="subscript"/>
                <w:lang w:eastAsia="ja-JP"/>
              </w:rPr>
              <w:t>cells</w:t>
            </w:r>
            <w:proofErr w:type="spellEnd"/>
          </w:p>
        </w:tc>
        <w:tc>
          <w:tcPr>
            <w:tcW w:w="4252" w:type="dxa"/>
            <w:tcBorders>
              <w:top w:val="single" w:sz="4" w:space="0" w:color="auto"/>
              <w:left w:val="single" w:sz="4" w:space="0" w:color="auto"/>
              <w:bottom w:val="single" w:sz="4" w:space="0" w:color="auto"/>
              <w:right w:val="single" w:sz="4" w:space="0" w:color="auto"/>
            </w:tcBorders>
            <w:hideMark/>
          </w:tcPr>
          <w:p w14:paraId="19DBD521" w14:textId="77777777" w:rsidR="00D275E0" w:rsidRPr="00141B9C" w:rsidRDefault="00D275E0" w:rsidP="00141B9C">
            <w:pPr>
              <w:pStyle w:val="TAL"/>
              <w:rPr>
                <w:strike/>
                <w:szCs w:val="18"/>
              </w:rPr>
            </w:pPr>
            <w:r w:rsidRPr="00141B9C">
              <w:rPr>
                <w:strike/>
                <w:szCs w:val="18"/>
              </w:rPr>
              <w:t xml:space="preserve">Number corresponding to the minimum number of cells that can be transmitted by a BS in a particular </w:t>
            </w:r>
            <w:r w:rsidRPr="00141B9C">
              <w:rPr>
                <w:i/>
                <w:strike/>
                <w:szCs w:val="18"/>
              </w:rPr>
              <w:t>operating band</w:t>
            </w:r>
            <w:r w:rsidRPr="00141B9C">
              <w:rPr>
                <w:strike/>
                <w:szCs w:val="18"/>
              </w:rPr>
              <w:t xml:space="preserve"> with transmission on all </w:t>
            </w:r>
            <w:r w:rsidRPr="00141B9C">
              <w:rPr>
                <w:i/>
                <w:strike/>
                <w:szCs w:val="18"/>
              </w:rPr>
              <w:t>TAB connectors</w:t>
            </w:r>
            <w:r w:rsidRPr="00141B9C">
              <w:rPr>
                <w:strike/>
                <w:szCs w:val="18"/>
              </w:rPr>
              <w:t xml:space="preserve"> supporting the </w:t>
            </w:r>
            <w:r w:rsidRPr="00141B9C">
              <w:rPr>
                <w:i/>
                <w:strike/>
                <w:szCs w:val="18"/>
              </w:rPr>
              <w:t>operating band</w:t>
            </w:r>
            <w:r w:rsidRPr="00141B9C">
              <w:rPr>
                <w:strike/>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14:paraId="218C062B"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13D5556C" w14:textId="77777777" w:rsidR="00D275E0" w:rsidRPr="00143B84" w:rsidRDefault="00D275E0" w:rsidP="00141B9C">
            <w:pPr>
              <w:pStyle w:val="TAL"/>
              <w:rPr>
                <w:strike/>
              </w:rPr>
            </w:pPr>
            <w:r w:rsidRPr="00143B84">
              <w:rPr>
                <w:strike/>
              </w:rPr>
              <w:t>x</w:t>
            </w:r>
          </w:p>
        </w:tc>
      </w:tr>
      <w:tr w:rsidR="00D275E0" w14:paraId="50077A0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DDA131D" w14:textId="77777777" w:rsidR="00D275E0" w:rsidRPr="00141B9C" w:rsidRDefault="00D275E0" w:rsidP="00141B9C">
            <w:pPr>
              <w:pStyle w:val="TAL"/>
              <w:rPr>
                <w:strike/>
                <w:szCs w:val="18"/>
              </w:rPr>
            </w:pPr>
            <w:r w:rsidRPr="00141B9C">
              <w:rPr>
                <w:strike/>
                <w:szCs w:val="18"/>
              </w:rPr>
              <w:t>D.25</w:t>
            </w:r>
          </w:p>
        </w:tc>
        <w:tc>
          <w:tcPr>
            <w:tcW w:w="2338" w:type="dxa"/>
            <w:tcBorders>
              <w:top w:val="single" w:sz="4" w:space="0" w:color="auto"/>
              <w:left w:val="single" w:sz="4" w:space="0" w:color="auto"/>
              <w:bottom w:val="single" w:sz="4" w:space="0" w:color="auto"/>
              <w:right w:val="single" w:sz="4" w:space="0" w:color="auto"/>
            </w:tcBorders>
            <w:hideMark/>
          </w:tcPr>
          <w:p w14:paraId="721C195F" w14:textId="77777777" w:rsidR="00D275E0" w:rsidRPr="00141B9C" w:rsidRDefault="00D275E0" w:rsidP="00141B9C">
            <w:pPr>
              <w:pStyle w:val="TAL"/>
              <w:rPr>
                <w:rFonts w:eastAsia="MS Mincho"/>
                <w:iCs/>
                <w:strike/>
                <w:szCs w:val="18"/>
                <w:lang w:eastAsia="ja-JP"/>
              </w:rPr>
            </w:pPr>
            <w:r w:rsidRPr="00141B9C">
              <w:rPr>
                <w:strike/>
                <w:szCs w:val="18"/>
              </w:rPr>
              <w:t>Maximum supported power difference between carriers</w:t>
            </w:r>
          </w:p>
        </w:tc>
        <w:tc>
          <w:tcPr>
            <w:tcW w:w="4252" w:type="dxa"/>
            <w:tcBorders>
              <w:top w:val="single" w:sz="4" w:space="0" w:color="auto"/>
              <w:left w:val="single" w:sz="4" w:space="0" w:color="auto"/>
              <w:bottom w:val="single" w:sz="4" w:space="0" w:color="auto"/>
              <w:right w:val="single" w:sz="4" w:space="0" w:color="auto"/>
            </w:tcBorders>
            <w:hideMark/>
          </w:tcPr>
          <w:p w14:paraId="3B06498C" w14:textId="77777777" w:rsidR="00D275E0" w:rsidRPr="00141B9C" w:rsidRDefault="00D275E0" w:rsidP="00141B9C">
            <w:pPr>
              <w:pStyle w:val="TAL"/>
              <w:rPr>
                <w:strike/>
                <w:szCs w:val="18"/>
              </w:rPr>
            </w:pPr>
            <w:r w:rsidRPr="00141B9C">
              <w:rPr>
                <w:strike/>
                <w:szCs w:val="18"/>
              </w:rPr>
              <w:t xml:space="preserve">Maximum supported power difference between carriers. Declared per supported </w:t>
            </w:r>
            <w:r w:rsidRPr="00141B9C">
              <w:rPr>
                <w:i/>
                <w:strike/>
                <w:szCs w:val="18"/>
              </w:rPr>
              <w:t>operating band</w:t>
            </w:r>
            <w:r w:rsidRPr="00141B9C">
              <w:rPr>
                <w:strike/>
                <w:szCs w:val="18"/>
              </w:rPr>
              <w:t xml:space="preserve">, 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7B40596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EB27A37" w14:textId="77777777" w:rsidR="00D275E0" w:rsidRPr="00143B84" w:rsidRDefault="00D275E0" w:rsidP="00141B9C">
            <w:pPr>
              <w:pStyle w:val="TAL"/>
              <w:rPr>
                <w:strike/>
              </w:rPr>
            </w:pPr>
            <w:r w:rsidRPr="00143B84">
              <w:rPr>
                <w:strike/>
              </w:rPr>
              <w:t>x</w:t>
            </w:r>
          </w:p>
        </w:tc>
      </w:tr>
      <w:tr w:rsidR="00D275E0" w14:paraId="76896205"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9E0531A" w14:textId="77777777" w:rsidR="00D275E0" w:rsidRPr="00141B9C" w:rsidRDefault="00D275E0" w:rsidP="00141B9C">
            <w:pPr>
              <w:pStyle w:val="TAL"/>
              <w:rPr>
                <w:strike/>
                <w:szCs w:val="18"/>
              </w:rPr>
            </w:pPr>
            <w:r w:rsidRPr="00141B9C">
              <w:rPr>
                <w:strike/>
                <w:szCs w:val="18"/>
              </w:rPr>
              <w:t>D.26</w:t>
            </w:r>
          </w:p>
        </w:tc>
        <w:tc>
          <w:tcPr>
            <w:tcW w:w="2338" w:type="dxa"/>
            <w:tcBorders>
              <w:top w:val="single" w:sz="4" w:space="0" w:color="auto"/>
              <w:left w:val="single" w:sz="4" w:space="0" w:color="auto"/>
              <w:bottom w:val="single" w:sz="4" w:space="0" w:color="auto"/>
              <w:right w:val="single" w:sz="4" w:space="0" w:color="auto"/>
            </w:tcBorders>
            <w:hideMark/>
          </w:tcPr>
          <w:p w14:paraId="3DE0E503" w14:textId="77777777" w:rsidR="00D275E0" w:rsidRPr="00141B9C" w:rsidRDefault="00D275E0" w:rsidP="00141B9C">
            <w:pPr>
              <w:pStyle w:val="TAL"/>
              <w:rPr>
                <w:strike/>
                <w:szCs w:val="18"/>
              </w:rPr>
            </w:pPr>
            <w:r w:rsidRPr="00141B9C">
              <w:rPr>
                <w:strike/>
                <w:szCs w:val="18"/>
              </w:rPr>
              <w:t xml:space="preserve">Maximum supported power difference between carriers is different </w:t>
            </w:r>
            <w:r w:rsidRPr="00141B9C">
              <w:rPr>
                <w:i/>
                <w:strike/>
                <w:szCs w:val="18"/>
              </w:rPr>
              <w:t>operating bands</w:t>
            </w:r>
          </w:p>
        </w:tc>
        <w:tc>
          <w:tcPr>
            <w:tcW w:w="4252" w:type="dxa"/>
            <w:tcBorders>
              <w:top w:val="single" w:sz="4" w:space="0" w:color="auto"/>
              <w:left w:val="single" w:sz="4" w:space="0" w:color="auto"/>
              <w:bottom w:val="single" w:sz="4" w:space="0" w:color="auto"/>
              <w:right w:val="single" w:sz="4" w:space="0" w:color="auto"/>
            </w:tcBorders>
            <w:hideMark/>
          </w:tcPr>
          <w:p w14:paraId="77BE7263" w14:textId="77777777" w:rsidR="00D275E0" w:rsidRPr="00141B9C" w:rsidRDefault="00D275E0" w:rsidP="00141B9C">
            <w:pPr>
              <w:pStyle w:val="TAL"/>
              <w:rPr>
                <w:strike/>
                <w:szCs w:val="18"/>
              </w:rPr>
            </w:pPr>
            <w:r w:rsidRPr="00141B9C">
              <w:rPr>
                <w:strike/>
                <w:szCs w:val="18"/>
                <w:lang w:eastAsia="zh-CN"/>
              </w:rPr>
              <w:t xml:space="preserve">Supported power difference between any two carriers in any two different supported </w:t>
            </w:r>
            <w:r w:rsidRPr="00141B9C">
              <w:rPr>
                <w:i/>
                <w:strike/>
                <w:szCs w:val="18"/>
                <w:lang w:eastAsia="zh-CN"/>
              </w:rPr>
              <w:t xml:space="preserve">operating bands. </w:t>
            </w:r>
            <w:r w:rsidRPr="00141B9C">
              <w:rPr>
                <w:strike/>
                <w:szCs w:val="18"/>
                <w:lang w:eastAsia="zh-CN"/>
              </w:rPr>
              <w:t>Dec</w:t>
            </w:r>
            <w:r w:rsidRPr="00141B9C">
              <w:rPr>
                <w:strike/>
                <w:szCs w:val="18"/>
              </w:rPr>
              <w:t xml:space="preserve">lared per supported operating band combination, per </w:t>
            </w:r>
            <w:r w:rsidRPr="00141B9C">
              <w:rPr>
                <w:i/>
                <w:strike/>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6037390C" w14:textId="77777777" w:rsidR="00D275E0" w:rsidRPr="00143B84" w:rsidRDefault="00D275E0" w:rsidP="00141B9C">
            <w:pPr>
              <w:pStyle w:val="TAL"/>
              <w:rPr>
                <w:strike/>
              </w:rPr>
            </w:pPr>
            <w:r w:rsidRPr="00143B84">
              <w:rPr>
                <w:strike/>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1946F94" w14:textId="77777777" w:rsidR="00D275E0" w:rsidRPr="00143B84" w:rsidRDefault="00D275E0" w:rsidP="00141B9C">
            <w:pPr>
              <w:pStyle w:val="TAL"/>
              <w:rPr>
                <w:strike/>
              </w:rPr>
            </w:pPr>
            <w:r w:rsidRPr="00143B84">
              <w:rPr>
                <w:strike/>
                <w:lang w:eastAsia="zh-CN"/>
              </w:rPr>
              <w:t>x</w:t>
            </w:r>
          </w:p>
        </w:tc>
      </w:tr>
      <w:tr w:rsidR="00D275E0" w14:paraId="0F08F80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F82512E" w14:textId="77777777" w:rsidR="00D275E0" w:rsidRDefault="00D275E0" w:rsidP="00141B9C">
            <w:pPr>
              <w:pStyle w:val="TAL"/>
              <w:rPr>
                <w:szCs w:val="18"/>
              </w:rPr>
            </w:pPr>
            <w:r>
              <w:rPr>
                <w:szCs w:val="18"/>
              </w:rPr>
              <w:t>D.27</w:t>
            </w:r>
          </w:p>
        </w:tc>
        <w:tc>
          <w:tcPr>
            <w:tcW w:w="2338" w:type="dxa"/>
            <w:tcBorders>
              <w:top w:val="single" w:sz="4" w:space="0" w:color="auto"/>
              <w:left w:val="single" w:sz="4" w:space="0" w:color="auto"/>
              <w:bottom w:val="single" w:sz="4" w:space="0" w:color="auto"/>
              <w:right w:val="single" w:sz="4" w:space="0" w:color="auto"/>
            </w:tcBorders>
            <w:hideMark/>
          </w:tcPr>
          <w:p w14:paraId="157112D4" w14:textId="77777777" w:rsidR="00D275E0" w:rsidRDefault="00D275E0" w:rsidP="00141B9C">
            <w:pPr>
              <w:pStyle w:val="TAL"/>
              <w:rPr>
                <w:szCs w:val="18"/>
              </w:rPr>
            </w:pPr>
            <w:r>
              <w:rPr>
                <w:szCs w:val="18"/>
              </w:rPr>
              <w:t>Operating band combination support</w:t>
            </w:r>
          </w:p>
        </w:tc>
        <w:tc>
          <w:tcPr>
            <w:tcW w:w="4252" w:type="dxa"/>
            <w:tcBorders>
              <w:top w:val="single" w:sz="4" w:space="0" w:color="auto"/>
              <w:left w:val="single" w:sz="4" w:space="0" w:color="auto"/>
              <w:bottom w:val="single" w:sz="4" w:space="0" w:color="auto"/>
              <w:right w:val="single" w:sz="4" w:space="0" w:color="auto"/>
            </w:tcBorders>
            <w:hideMark/>
          </w:tcPr>
          <w:p w14:paraId="2DEBFC93" w14:textId="77777777" w:rsidR="00D275E0" w:rsidRDefault="00D275E0" w:rsidP="00141B9C">
            <w:pPr>
              <w:pStyle w:val="TAL"/>
              <w:rPr>
                <w:szCs w:val="18"/>
                <w:lang w:eastAsia="zh-CN"/>
              </w:rPr>
            </w:pPr>
            <w:r>
              <w:rPr>
                <w:szCs w:val="18"/>
              </w:rPr>
              <w:t xml:space="preserve">List of operating bands combinations supported by </w:t>
            </w:r>
            <w:r>
              <w:rPr>
                <w:i/>
                <w:szCs w:val="18"/>
              </w:rPr>
              <w:t>single-band connector(s)</w:t>
            </w:r>
            <w:r>
              <w:rPr>
                <w:szCs w:val="18"/>
              </w:rPr>
              <w:t xml:space="preserve"> and/or </w:t>
            </w:r>
            <w:r>
              <w:rPr>
                <w:i/>
                <w:szCs w:val="18"/>
              </w:rPr>
              <w:t>multi-band connector(s)</w:t>
            </w:r>
            <w:r>
              <w:rPr>
                <w:szCs w:val="18"/>
              </w:rPr>
              <w:t xml:space="preserve"> of the BS. Declared per </w:t>
            </w:r>
            <w:r>
              <w:rPr>
                <w:i/>
                <w:szCs w:val="18"/>
              </w:rPr>
              <w:t>antenna connector</w:t>
            </w:r>
            <w:r>
              <w:rPr>
                <w:szCs w:val="18"/>
              </w:rPr>
              <w:t xml:space="preserve"> for </w:t>
            </w:r>
            <w:r>
              <w:rPr>
                <w:i/>
                <w:szCs w:val="18"/>
              </w:rPr>
              <w:t>BS type 1-C</w:t>
            </w:r>
            <w:r>
              <w:rPr>
                <w:szCs w:val="18"/>
              </w:rPr>
              <w:t xml:space="preserve">, or </w:t>
            </w:r>
            <w:r>
              <w:rPr>
                <w:i/>
                <w:szCs w:val="18"/>
              </w:rPr>
              <w:t>TAB connector</w:t>
            </w:r>
            <w:r>
              <w:rPr>
                <w:szCs w:val="18"/>
              </w:rPr>
              <w:t xml:space="preserve"> for </w:t>
            </w:r>
            <w:r>
              <w:rPr>
                <w:i/>
                <w:szCs w:val="18"/>
              </w:rPr>
              <w:t>BS type 1-H.</w:t>
            </w:r>
          </w:p>
        </w:tc>
        <w:tc>
          <w:tcPr>
            <w:tcW w:w="851" w:type="dxa"/>
            <w:tcBorders>
              <w:top w:val="single" w:sz="4" w:space="0" w:color="auto"/>
              <w:left w:val="single" w:sz="4" w:space="0" w:color="auto"/>
              <w:bottom w:val="single" w:sz="4" w:space="0" w:color="auto"/>
              <w:right w:val="single" w:sz="4" w:space="0" w:color="auto"/>
            </w:tcBorders>
            <w:hideMark/>
          </w:tcPr>
          <w:p w14:paraId="514557A9" w14:textId="77777777" w:rsidR="00D275E0" w:rsidRPr="00143B84" w:rsidRDefault="00D275E0" w:rsidP="00141B9C">
            <w:pPr>
              <w:pStyle w:val="TAL"/>
              <w:rPr>
                <w:strike/>
                <w:lang w:eastAsia="zh-CN"/>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C40DA70" w14:textId="77777777" w:rsidR="00D275E0" w:rsidRPr="00143B84" w:rsidRDefault="00D275E0" w:rsidP="00141B9C">
            <w:pPr>
              <w:pStyle w:val="TAL"/>
              <w:rPr>
                <w:strike/>
                <w:lang w:eastAsia="zh-CN"/>
              </w:rPr>
            </w:pPr>
            <w:r w:rsidRPr="00143B84">
              <w:rPr>
                <w:strike/>
              </w:rPr>
              <w:t>x</w:t>
            </w:r>
          </w:p>
        </w:tc>
      </w:tr>
      <w:tr w:rsidR="00D275E0" w14:paraId="7B52858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620937D" w14:textId="77777777" w:rsidR="00D275E0" w:rsidRPr="00141B9C" w:rsidRDefault="00D275E0" w:rsidP="00141B9C">
            <w:pPr>
              <w:pStyle w:val="TAL"/>
              <w:rPr>
                <w:strike/>
                <w:szCs w:val="18"/>
              </w:rPr>
            </w:pPr>
            <w:r w:rsidRPr="00141B9C">
              <w:rPr>
                <w:strike/>
                <w:szCs w:val="18"/>
              </w:rPr>
              <w:t>D.28</w:t>
            </w:r>
          </w:p>
        </w:tc>
        <w:tc>
          <w:tcPr>
            <w:tcW w:w="2338" w:type="dxa"/>
            <w:tcBorders>
              <w:top w:val="single" w:sz="4" w:space="0" w:color="auto"/>
              <w:left w:val="single" w:sz="4" w:space="0" w:color="auto"/>
              <w:bottom w:val="single" w:sz="4" w:space="0" w:color="auto"/>
              <w:right w:val="single" w:sz="4" w:space="0" w:color="auto"/>
            </w:tcBorders>
            <w:hideMark/>
          </w:tcPr>
          <w:p w14:paraId="0AC705EB" w14:textId="77777777" w:rsidR="00D275E0" w:rsidRPr="00141B9C" w:rsidRDefault="00D275E0" w:rsidP="00141B9C">
            <w:pPr>
              <w:pStyle w:val="TAL"/>
              <w:rPr>
                <w:strike/>
                <w:szCs w:val="18"/>
              </w:rPr>
            </w:pPr>
            <w:r w:rsidRPr="00141B9C">
              <w:rPr>
                <w:strike/>
                <w:szCs w:val="18"/>
                <w:lang w:eastAsia="zh-CN"/>
              </w:rPr>
              <w:t xml:space="preserve">void </w:t>
            </w:r>
          </w:p>
        </w:tc>
        <w:tc>
          <w:tcPr>
            <w:tcW w:w="4252" w:type="dxa"/>
            <w:tcBorders>
              <w:top w:val="single" w:sz="4" w:space="0" w:color="auto"/>
              <w:left w:val="single" w:sz="4" w:space="0" w:color="auto"/>
              <w:bottom w:val="single" w:sz="4" w:space="0" w:color="auto"/>
              <w:right w:val="single" w:sz="4" w:space="0" w:color="auto"/>
            </w:tcBorders>
            <w:hideMark/>
          </w:tcPr>
          <w:p w14:paraId="103AC43E" w14:textId="77777777" w:rsidR="00D275E0" w:rsidRPr="00141B9C" w:rsidRDefault="00D275E0" w:rsidP="00141B9C">
            <w:pPr>
              <w:pStyle w:val="TAL"/>
              <w:rPr>
                <w:strike/>
                <w:szCs w:val="18"/>
              </w:rPr>
            </w:pPr>
            <w:r w:rsidRPr="00141B9C">
              <w:rPr>
                <w:strike/>
                <w:szCs w:val="18"/>
                <w:lang w:eastAsia="zh-CN"/>
              </w:rPr>
              <w:t>void</w:t>
            </w:r>
          </w:p>
        </w:tc>
        <w:tc>
          <w:tcPr>
            <w:tcW w:w="851" w:type="dxa"/>
            <w:tcBorders>
              <w:top w:val="single" w:sz="4" w:space="0" w:color="auto"/>
              <w:left w:val="single" w:sz="4" w:space="0" w:color="auto"/>
              <w:bottom w:val="single" w:sz="4" w:space="0" w:color="auto"/>
              <w:right w:val="single" w:sz="4" w:space="0" w:color="auto"/>
            </w:tcBorders>
            <w:hideMark/>
          </w:tcPr>
          <w:p w14:paraId="3987370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13569303" w14:textId="77777777" w:rsidR="00D275E0" w:rsidRPr="00143B84" w:rsidRDefault="00D275E0" w:rsidP="00141B9C">
            <w:pPr>
              <w:pStyle w:val="TAL"/>
              <w:rPr>
                <w:strike/>
              </w:rPr>
            </w:pPr>
            <w:r w:rsidRPr="00143B84">
              <w:rPr>
                <w:strike/>
              </w:rPr>
              <w:t>x</w:t>
            </w:r>
          </w:p>
        </w:tc>
      </w:tr>
      <w:tr w:rsidR="00D275E0" w14:paraId="53BF0607"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7DA3330" w14:textId="77777777" w:rsidR="00D275E0" w:rsidRPr="00141B9C" w:rsidRDefault="00D275E0" w:rsidP="00141B9C">
            <w:pPr>
              <w:pStyle w:val="TAL"/>
              <w:rPr>
                <w:strike/>
                <w:szCs w:val="18"/>
              </w:rPr>
            </w:pPr>
            <w:r w:rsidRPr="00141B9C">
              <w:rPr>
                <w:strike/>
                <w:szCs w:val="18"/>
              </w:rPr>
              <w:t>D.29</w:t>
            </w:r>
          </w:p>
        </w:tc>
        <w:tc>
          <w:tcPr>
            <w:tcW w:w="2338" w:type="dxa"/>
            <w:tcBorders>
              <w:top w:val="single" w:sz="4" w:space="0" w:color="auto"/>
              <w:left w:val="single" w:sz="4" w:space="0" w:color="auto"/>
              <w:bottom w:val="single" w:sz="4" w:space="0" w:color="auto"/>
              <w:right w:val="single" w:sz="4" w:space="0" w:color="auto"/>
            </w:tcBorders>
            <w:hideMark/>
          </w:tcPr>
          <w:p w14:paraId="78EA7E7E" w14:textId="77777777" w:rsidR="00D275E0" w:rsidRPr="00141B9C" w:rsidRDefault="00D275E0" w:rsidP="00141B9C">
            <w:pPr>
              <w:pStyle w:val="TAL"/>
              <w:rPr>
                <w:strike/>
                <w:szCs w:val="18"/>
                <w:lang w:eastAsia="zh-CN"/>
              </w:rPr>
            </w:pPr>
            <w:r w:rsidRPr="00141B9C">
              <w:rPr>
                <w:strike/>
                <w:szCs w:val="18"/>
              </w:rPr>
              <w:t>Intra-system interfering signal declaration list</w:t>
            </w:r>
          </w:p>
        </w:tc>
        <w:tc>
          <w:tcPr>
            <w:tcW w:w="4252" w:type="dxa"/>
            <w:tcBorders>
              <w:top w:val="single" w:sz="4" w:space="0" w:color="auto"/>
              <w:left w:val="single" w:sz="4" w:space="0" w:color="auto"/>
              <w:bottom w:val="single" w:sz="4" w:space="0" w:color="auto"/>
              <w:right w:val="single" w:sz="4" w:space="0" w:color="auto"/>
            </w:tcBorders>
            <w:hideMark/>
          </w:tcPr>
          <w:p w14:paraId="5703A19B" w14:textId="77777777" w:rsidR="00D275E0" w:rsidRPr="00141B9C" w:rsidRDefault="00D275E0" w:rsidP="00141B9C">
            <w:pPr>
              <w:pStyle w:val="TAL"/>
              <w:rPr>
                <w:strike/>
                <w:szCs w:val="18"/>
                <w:lang w:eastAsia="zh-CN"/>
              </w:rPr>
            </w:pPr>
            <w:r w:rsidRPr="00141B9C">
              <w:rPr>
                <w:strike/>
                <w:szCs w:val="18"/>
              </w:rPr>
              <w:t xml:space="preserve">List of </w:t>
            </w:r>
            <w:r w:rsidRPr="00141B9C">
              <w:rPr>
                <w:i/>
                <w:strike/>
                <w:szCs w:val="18"/>
              </w:rPr>
              <w:t xml:space="preserve">single band connector(s) </w:t>
            </w:r>
            <w:r w:rsidRPr="00141B9C">
              <w:rPr>
                <w:strike/>
                <w:szCs w:val="18"/>
              </w:rPr>
              <w:t>or</w:t>
            </w:r>
            <w:r w:rsidRPr="00141B9C">
              <w:rPr>
                <w:i/>
                <w:strike/>
                <w:szCs w:val="18"/>
              </w:rPr>
              <w:t xml:space="preserve"> multi-band connector(s)</w:t>
            </w:r>
            <w:r w:rsidRPr="00141B9C">
              <w:rPr>
                <w:strike/>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tcPr>
          <w:p w14:paraId="415B9EA3"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72E19932" w14:textId="77777777" w:rsidR="00D275E0" w:rsidRPr="00143B84" w:rsidRDefault="00D275E0" w:rsidP="00141B9C">
            <w:pPr>
              <w:pStyle w:val="TAL"/>
              <w:rPr>
                <w:strike/>
              </w:rPr>
            </w:pPr>
            <w:r w:rsidRPr="00143B84">
              <w:rPr>
                <w:strike/>
              </w:rPr>
              <w:t>x</w:t>
            </w:r>
          </w:p>
        </w:tc>
      </w:tr>
      <w:tr w:rsidR="00D275E0" w14:paraId="4506F3D7"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25725EA" w14:textId="77777777" w:rsidR="00D275E0" w:rsidRPr="00141B9C" w:rsidRDefault="00D275E0" w:rsidP="00141B9C">
            <w:pPr>
              <w:pStyle w:val="TAL"/>
              <w:rPr>
                <w:strike/>
                <w:szCs w:val="18"/>
              </w:rPr>
            </w:pPr>
            <w:r w:rsidRPr="00141B9C">
              <w:rPr>
                <w:strike/>
                <w:szCs w:val="18"/>
              </w:rPr>
              <w:t>D.30</w:t>
            </w:r>
          </w:p>
        </w:tc>
        <w:tc>
          <w:tcPr>
            <w:tcW w:w="2338" w:type="dxa"/>
            <w:tcBorders>
              <w:top w:val="single" w:sz="4" w:space="0" w:color="auto"/>
              <w:left w:val="single" w:sz="4" w:space="0" w:color="auto"/>
              <w:bottom w:val="single" w:sz="4" w:space="0" w:color="auto"/>
              <w:right w:val="single" w:sz="4" w:space="0" w:color="auto"/>
            </w:tcBorders>
            <w:hideMark/>
          </w:tcPr>
          <w:p w14:paraId="44566703" w14:textId="77777777" w:rsidR="00D275E0" w:rsidRPr="00141B9C" w:rsidRDefault="00D275E0" w:rsidP="00141B9C">
            <w:pPr>
              <w:pStyle w:val="TAL"/>
              <w:rPr>
                <w:strike/>
                <w:szCs w:val="18"/>
              </w:rPr>
            </w:pPr>
            <w:r w:rsidRPr="00141B9C">
              <w:rPr>
                <w:strike/>
                <w:szCs w:val="18"/>
              </w:rPr>
              <w:t>Intra-system interfering signal level</w:t>
            </w:r>
          </w:p>
        </w:tc>
        <w:tc>
          <w:tcPr>
            <w:tcW w:w="4252" w:type="dxa"/>
            <w:tcBorders>
              <w:top w:val="single" w:sz="4" w:space="0" w:color="auto"/>
              <w:left w:val="single" w:sz="4" w:space="0" w:color="auto"/>
              <w:bottom w:val="single" w:sz="4" w:space="0" w:color="auto"/>
              <w:right w:val="single" w:sz="4" w:space="0" w:color="auto"/>
            </w:tcBorders>
            <w:hideMark/>
          </w:tcPr>
          <w:p w14:paraId="41BAB23C" w14:textId="77777777" w:rsidR="00D275E0" w:rsidRPr="00141B9C" w:rsidRDefault="00D275E0" w:rsidP="00141B9C">
            <w:pPr>
              <w:pStyle w:val="TAL"/>
              <w:rPr>
                <w:strike/>
                <w:szCs w:val="18"/>
              </w:rPr>
            </w:pPr>
            <w:r w:rsidRPr="00141B9C">
              <w:rPr>
                <w:strike/>
                <w:szCs w:val="18"/>
              </w:rPr>
              <w:t xml:space="preserve">The interfering signal level in dBm. Declared per supported </w:t>
            </w:r>
            <w:r w:rsidRPr="00141B9C">
              <w:rPr>
                <w:i/>
                <w:strike/>
                <w:szCs w:val="18"/>
              </w:rPr>
              <w:t>operating band</w:t>
            </w:r>
            <w:r w:rsidRPr="00141B9C">
              <w:rPr>
                <w:strike/>
                <w:szCs w:val="18"/>
              </w:rPr>
              <w:t xml:space="preserve">, per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tcPr>
          <w:p w14:paraId="325480F6"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6EE43D0C" w14:textId="77777777" w:rsidR="00D275E0" w:rsidRPr="00143B84" w:rsidRDefault="00D275E0" w:rsidP="00141B9C">
            <w:pPr>
              <w:pStyle w:val="TAL"/>
              <w:rPr>
                <w:strike/>
              </w:rPr>
            </w:pPr>
            <w:r w:rsidRPr="00143B84">
              <w:rPr>
                <w:strike/>
              </w:rPr>
              <w:t>x</w:t>
            </w:r>
          </w:p>
        </w:tc>
      </w:tr>
      <w:tr w:rsidR="00D275E0" w14:paraId="14C25D0F"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6C549F6" w14:textId="77777777" w:rsidR="00D275E0" w:rsidRPr="00141B9C" w:rsidRDefault="00D275E0" w:rsidP="00141B9C">
            <w:pPr>
              <w:pStyle w:val="TAL"/>
              <w:rPr>
                <w:strike/>
                <w:szCs w:val="18"/>
              </w:rPr>
            </w:pPr>
            <w:r w:rsidRPr="00141B9C">
              <w:rPr>
                <w:strike/>
                <w:szCs w:val="18"/>
              </w:rPr>
              <w:lastRenderedPageBreak/>
              <w:t>D.31</w:t>
            </w:r>
          </w:p>
        </w:tc>
        <w:tc>
          <w:tcPr>
            <w:tcW w:w="2338" w:type="dxa"/>
            <w:tcBorders>
              <w:top w:val="single" w:sz="4" w:space="0" w:color="auto"/>
              <w:left w:val="single" w:sz="4" w:space="0" w:color="auto"/>
              <w:bottom w:val="single" w:sz="4" w:space="0" w:color="auto"/>
              <w:right w:val="single" w:sz="4" w:space="0" w:color="auto"/>
            </w:tcBorders>
            <w:hideMark/>
          </w:tcPr>
          <w:p w14:paraId="49B32773" w14:textId="77777777" w:rsidR="00D275E0" w:rsidRPr="00141B9C" w:rsidRDefault="00D275E0" w:rsidP="00141B9C">
            <w:pPr>
              <w:pStyle w:val="TAL"/>
              <w:rPr>
                <w:strike/>
                <w:szCs w:val="18"/>
              </w:rPr>
            </w:pPr>
            <w:r w:rsidRPr="00141B9C">
              <w:rPr>
                <w:strike/>
                <w:szCs w:val="18"/>
              </w:rPr>
              <w:t>TAE groups</w:t>
            </w:r>
          </w:p>
        </w:tc>
        <w:tc>
          <w:tcPr>
            <w:tcW w:w="4252" w:type="dxa"/>
            <w:tcBorders>
              <w:top w:val="single" w:sz="4" w:space="0" w:color="auto"/>
              <w:left w:val="single" w:sz="4" w:space="0" w:color="auto"/>
              <w:bottom w:val="single" w:sz="4" w:space="0" w:color="auto"/>
              <w:right w:val="single" w:sz="4" w:space="0" w:color="auto"/>
            </w:tcBorders>
            <w:hideMark/>
          </w:tcPr>
          <w:p w14:paraId="78FD52BF" w14:textId="77777777" w:rsidR="00D275E0" w:rsidRPr="00141B9C" w:rsidRDefault="00D275E0" w:rsidP="00141B9C">
            <w:pPr>
              <w:pStyle w:val="TAL"/>
              <w:rPr>
                <w:strike/>
                <w:szCs w:val="18"/>
              </w:rPr>
            </w:pPr>
            <w:r w:rsidRPr="00141B9C">
              <w:rPr>
                <w:strike/>
                <w:szCs w:val="18"/>
              </w:rPr>
              <w:t xml:space="preserve">Set of declared </w:t>
            </w:r>
            <w:r w:rsidRPr="00141B9C">
              <w:rPr>
                <w:i/>
                <w:strike/>
                <w:szCs w:val="18"/>
              </w:rPr>
              <w:t>TAB connector beam forming groups</w:t>
            </w:r>
            <w:r w:rsidRPr="00141B9C">
              <w:rPr>
                <w:strike/>
                <w:szCs w:val="18"/>
              </w:rPr>
              <w:t xml:space="preserve"> on which the TAE requirements apply.</w:t>
            </w:r>
          </w:p>
          <w:p w14:paraId="295C5FC6" w14:textId="77777777" w:rsidR="00D275E0" w:rsidRPr="00141B9C" w:rsidRDefault="00D275E0" w:rsidP="00141B9C">
            <w:pPr>
              <w:pStyle w:val="TAL"/>
              <w:rPr>
                <w:strike/>
              </w:rPr>
            </w:pPr>
            <w:r w:rsidRPr="00141B9C">
              <w:rPr>
                <w:i/>
                <w:strike/>
              </w:rPr>
              <w:t>All TAB connectors</w:t>
            </w:r>
            <w:r w:rsidRPr="00141B9C">
              <w:rPr>
                <w:strike/>
              </w:rPr>
              <w:t xml:space="preserve"> belong to at least one </w:t>
            </w:r>
            <w:r w:rsidRPr="00141B9C">
              <w:rPr>
                <w:i/>
                <w:strike/>
                <w:szCs w:val="18"/>
              </w:rPr>
              <w:t>TAB connector beam forming group</w:t>
            </w:r>
            <w:r w:rsidRPr="00141B9C">
              <w:rPr>
                <w:strike/>
              </w:rPr>
              <w:t xml:space="preserve"> (even if it's a </w:t>
            </w:r>
            <w:r w:rsidRPr="00141B9C">
              <w:rPr>
                <w:i/>
                <w:strike/>
                <w:szCs w:val="18"/>
              </w:rPr>
              <w:t>TAB connector beam forming group</w:t>
            </w:r>
            <w:r w:rsidRPr="00141B9C">
              <w:rPr>
                <w:strike/>
              </w:rPr>
              <w:t xml:space="preserve"> consisting of one connector).</w:t>
            </w:r>
          </w:p>
          <w:p w14:paraId="57D30878" w14:textId="77777777" w:rsidR="00D275E0" w:rsidRPr="00141B9C" w:rsidRDefault="00D275E0" w:rsidP="00141B9C">
            <w:pPr>
              <w:pStyle w:val="TAL"/>
              <w:rPr>
                <w:strike/>
              </w:rPr>
            </w:pPr>
            <w:r w:rsidRPr="00141B9C">
              <w:rPr>
                <w:strike/>
              </w:rPr>
              <w:t xml:space="preserve">The smallest possible number of </w:t>
            </w:r>
            <w:r w:rsidRPr="00141B9C">
              <w:rPr>
                <w:i/>
                <w:strike/>
                <w:szCs w:val="18"/>
              </w:rPr>
              <w:t>TAB connector beam forming groups</w:t>
            </w:r>
            <w:r w:rsidRPr="00141B9C">
              <w:rPr>
                <w:strike/>
              </w:rPr>
              <w:t xml:space="preserve"> need to be declared such that there is no </w:t>
            </w:r>
            <w:r w:rsidRPr="00141B9C">
              <w:rPr>
                <w:i/>
                <w:strike/>
              </w:rPr>
              <w:t>TAB connector</w:t>
            </w:r>
            <w:r w:rsidRPr="00141B9C">
              <w:rPr>
                <w:strike/>
              </w:rPr>
              <w:t xml:space="preserve"> not contained in at least one of the declared </w:t>
            </w:r>
            <w:r w:rsidRPr="00141B9C">
              <w:rPr>
                <w:i/>
                <w:strike/>
                <w:szCs w:val="18"/>
              </w:rPr>
              <w:t>TAB connector beam forming groups</w:t>
            </w:r>
            <w:r w:rsidRPr="00141B9C">
              <w:rPr>
                <w:strike/>
              </w:rPr>
              <w:t>.</w:t>
            </w:r>
          </w:p>
          <w:p w14:paraId="55F8BFC1" w14:textId="77777777" w:rsidR="00D275E0" w:rsidRPr="00141B9C" w:rsidRDefault="00D275E0" w:rsidP="00141B9C">
            <w:pPr>
              <w:pStyle w:val="TAL"/>
              <w:rPr>
                <w:strike/>
                <w:szCs w:val="18"/>
              </w:rPr>
            </w:pPr>
            <w:r w:rsidRPr="00141B9C">
              <w:rPr>
                <w:strike/>
                <w:szCs w:val="18"/>
              </w:rPr>
              <w:t xml:space="preserve">Declared per supported </w:t>
            </w:r>
            <w:r w:rsidRPr="00141B9C">
              <w:rPr>
                <w:i/>
                <w:strike/>
                <w:szCs w:val="18"/>
              </w:rPr>
              <w:t>operating band</w:t>
            </w:r>
            <w:r w:rsidRPr="00141B9C">
              <w:rPr>
                <w:strike/>
                <w:szCs w:val="18"/>
              </w:rPr>
              <w:t>.</w:t>
            </w:r>
          </w:p>
        </w:tc>
        <w:tc>
          <w:tcPr>
            <w:tcW w:w="851" w:type="dxa"/>
            <w:tcBorders>
              <w:top w:val="single" w:sz="4" w:space="0" w:color="auto"/>
              <w:left w:val="single" w:sz="4" w:space="0" w:color="auto"/>
              <w:bottom w:val="single" w:sz="4" w:space="0" w:color="auto"/>
              <w:right w:val="single" w:sz="4" w:space="0" w:color="auto"/>
            </w:tcBorders>
          </w:tcPr>
          <w:p w14:paraId="42E138FD"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55540EA3" w14:textId="77777777" w:rsidR="00D275E0" w:rsidRPr="00143B84" w:rsidRDefault="00D275E0" w:rsidP="00141B9C">
            <w:pPr>
              <w:pStyle w:val="TAL"/>
              <w:rPr>
                <w:strike/>
              </w:rPr>
            </w:pPr>
            <w:r w:rsidRPr="00143B84">
              <w:rPr>
                <w:strike/>
              </w:rPr>
              <w:t>x</w:t>
            </w:r>
          </w:p>
        </w:tc>
      </w:tr>
      <w:tr w:rsidR="00D275E0" w14:paraId="5439F8E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78B3C1" w14:textId="77777777" w:rsidR="00D275E0" w:rsidRDefault="00D275E0" w:rsidP="00141B9C">
            <w:pPr>
              <w:pStyle w:val="TAL"/>
              <w:rPr>
                <w:szCs w:val="18"/>
              </w:rPr>
            </w:pPr>
            <w:r>
              <w:rPr>
                <w:szCs w:val="18"/>
              </w:rPr>
              <w:t>D.32</w:t>
            </w:r>
          </w:p>
        </w:tc>
        <w:tc>
          <w:tcPr>
            <w:tcW w:w="2338" w:type="dxa"/>
            <w:tcBorders>
              <w:top w:val="single" w:sz="4" w:space="0" w:color="auto"/>
              <w:left w:val="single" w:sz="4" w:space="0" w:color="auto"/>
              <w:bottom w:val="single" w:sz="4" w:space="0" w:color="auto"/>
              <w:right w:val="single" w:sz="4" w:space="0" w:color="auto"/>
            </w:tcBorders>
            <w:hideMark/>
          </w:tcPr>
          <w:p w14:paraId="5494F2DD" w14:textId="77777777" w:rsidR="00D275E0" w:rsidRDefault="00D275E0" w:rsidP="00141B9C">
            <w:pPr>
              <w:pStyle w:val="TAL"/>
              <w:rPr>
                <w:szCs w:val="18"/>
              </w:rPr>
            </w:pPr>
            <w:r>
              <w:rPr>
                <w:szCs w:val="18"/>
                <w:lang w:eastAsia="zh-CN"/>
              </w:rPr>
              <w:t>Equivalent</w:t>
            </w:r>
            <w:r>
              <w:rPr>
                <w:szCs w:val="18"/>
              </w:rPr>
              <w:t xml:space="preserve"> connectors</w:t>
            </w:r>
          </w:p>
        </w:tc>
        <w:tc>
          <w:tcPr>
            <w:tcW w:w="4252" w:type="dxa"/>
            <w:tcBorders>
              <w:top w:val="single" w:sz="4" w:space="0" w:color="auto"/>
              <w:left w:val="single" w:sz="4" w:space="0" w:color="auto"/>
              <w:bottom w:val="single" w:sz="4" w:space="0" w:color="auto"/>
              <w:right w:val="single" w:sz="4" w:space="0" w:color="auto"/>
            </w:tcBorders>
            <w:hideMark/>
          </w:tcPr>
          <w:p w14:paraId="7135FCF2" w14:textId="77777777" w:rsidR="00D275E0" w:rsidRDefault="00D275E0" w:rsidP="00141B9C">
            <w:pPr>
              <w:pStyle w:val="TAL"/>
              <w:rPr>
                <w:szCs w:val="18"/>
              </w:rPr>
            </w:pPr>
            <w:r>
              <w:rPr>
                <w:szCs w:val="18"/>
              </w:rPr>
              <w:t xml:space="preserve">List of </w:t>
            </w:r>
            <w:r>
              <w:rPr>
                <w:i/>
                <w:szCs w:val="18"/>
              </w:rPr>
              <w:t>antenna connectors</w:t>
            </w:r>
            <w:r>
              <w:rPr>
                <w:szCs w:val="18"/>
              </w:rPr>
              <w:t xml:space="preserve"> of </w:t>
            </w:r>
            <w:r>
              <w:rPr>
                <w:i/>
                <w:szCs w:val="18"/>
              </w:rPr>
              <w:t>BS type 1-C</w:t>
            </w:r>
            <w:r>
              <w:rPr>
                <w:szCs w:val="18"/>
              </w:rPr>
              <w:t xml:space="preserve">, or </w:t>
            </w:r>
            <w:r>
              <w:rPr>
                <w:i/>
                <w:szCs w:val="18"/>
              </w:rPr>
              <w:t>TAB connector</w:t>
            </w:r>
            <w:r>
              <w:rPr>
                <w:szCs w:val="18"/>
              </w:rPr>
              <w:t xml:space="preserve"> of </w:t>
            </w:r>
            <w:r>
              <w:rPr>
                <w:i/>
                <w:szCs w:val="18"/>
              </w:rPr>
              <w:t>BS type 1-H</w:t>
            </w:r>
            <w:r>
              <w:rPr>
                <w:szCs w:val="18"/>
              </w:rPr>
              <w:t>, which have been declared equivalent.</w:t>
            </w:r>
          </w:p>
          <w:p w14:paraId="3F35C900" w14:textId="77777777" w:rsidR="00D275E0" w:rsidRDefault="00D275E0" w:rsidP="00141B9C">
            <w:pPr>
              <w:pStyle w:val="TAL"/>
              <w:rPr>
                <w:szCs w:val="18"/>
              </w:rPr>
            </w:pPr>
            <w:r>
              <w:rPr>
                <w:szCs w:val="18"/>
              </w:rPr>
              <w:t>Equivalent</w:t>
            </w:r>
            <w:r>
              <w:t xml:space="preserve"> </w:t>
            </w:r>
            <w:r>
              <w:rPr>
                <w:szCs w:val="18"/>
              </w:rPr>
              <w:t xml:space="preserve">connectors imply that the </w:t>
            </w:r>
            <w:r>
              <w:rPr>
                <w:i/>
                <w:szCs w:val="18"/>
              </w:rPr>
              <w:t>antenna connector</w:t>
            </w:r>
            <w:r>
              <w:rPr>
                <w:szCs w:val="18"/>
              </w:rPr>
              <w:t xml:space="preserve"> of </w:t>
            </w:r>
            <w:r>
              <w:rPr>
                <w:i/>
                <w:szCs w:val="18"/>
              </w:rPr>
              <w:t>BS type 1-C</w:t>
            </w:r>
            <w:r>
              <w:rPr>
                <w:szCs w:val="18"/>
              </w:rPr>
              <w:t xml:space="preserve">, or </w:t>
            </w:r>
            <w:r>
              <w:rPr>
                <w:i/>
                <w:szCs w:val="18"/>
              </w:rPr>
              <w:t>TAB connector</w:t>
            </w:r>
            <w:r>
              <w:rPr>
                <w:szCs w:val="18"/>
              </w:rPr>
              <w:t xml:space="preserve"> of </w:t>
            </w:r>
            <w:r>
              <w:rPr>
                <w:i/>
                <w:szCs w:val="18"/>
              </w:rPr>
              <w:t>BS type 1-H</w:t>
            </w:r>
            <w:r>
              <w:rPr>
                <w:szCs w:val="18"/>
              </w:rPr>
              <w:t xml:space="preserve">, are expected to behave in the same way when presented with identical signals under the same operating conditions. All declarations made for the </w:t>
            </w:r>
            <w:r>
              <w:rPr>
                <w:i/>
                <w:szCs w:val="18"/>
              </w:rPr>
              <w:t>antenna connector</w:t>
            </w:r>
            <w:r>
              <w:rPr>
                <w:szCs w:val="18"/>
              </w:rPr>
              <w:t xml:space="preserve"> of </w:t>
            </w:r>
            <w:r>
              <w:rPr>
                <w:i/>
                <w:szCs w:val="18"/>
              </w:rPr>
              <w:t>BS type 1-C</w:t>
            </w:r>
            <w:r>
              <w:rPr>
                <w:szCs w:val="18"/>
              </w:rPr>
              <w:t xml:space="preserve">, or </w:t>
            </w:r>
            <w:r>
              <w:rPr>
                <w:i/>
                <w:szCs w:val="18"/>
              </w:rPr>
              <w:t>TAB connector</w:t>
            </w:r>
            <w:r>
              <w:rPr>
                <w:szCs w:val="18"/>
              </w:rPr>
              <w:t xml:space="preserve"> of </w:t>
            </w:r>
            <w:r>
              <w:rPr>
                <w:i/>
                <w:szCs w:val="18"/>
              </w:rPr>
              <w:t>BS type 1-H</w:t>
            </w:r>
            <w:r>
              <w:rPr>
                <w:szCs w:val="18"/>
              </w:rPr>
              <w:t xml:space="preserve"> are identical and the transmitter unit and/or receiver unit driving the </w:t>
            </w:r>
            <w:r>
              <w:rPr>
                <w:i/>
                <w:szCs w:val="18"/>
              </w:rPr>
              <w:t>antenna connector</w:t>
            </w:r>
            <w:r>
              <w:rPr>
                <w:szCs w:val="18"/>
              </w:rPr>
              <w:t xml:space="preserve"> of </w:t>
            </w:r>
            <w:r>
              <w:rPr>
                <w:i/>
                <w:szCs w:val="18"/>
              </w:rPr>
              <w:t>BS type 1-C</w:t>
            </w:r>
            <w:r>
              <w:rPr>
                <w:szCs w:val="18"/>
              </w:rPr>
              <w:t xml:space="preserve"> or </w:t>
            </w:r>
            <w:r>
              <w:rPr>
                <w:i/>
                <w:szCs w:val="18"/>
              </w:rPr>
              <w:t>TAB connector</w:t>
            </w:r>
            <w:r>
              <w:rPr>
                <w:szCs w:val="18"/>
              </w:rPr>
              <w:t xml:space="preserve"> of </w:t>
            </w:r>
            <w:r>
              <w:rPr>
                <w:i/>
                <w:szCs w:val="18"/>
              </w:rPr>
              <w:t>BS type 1-H</w:t>
            </w:r>
            <w:r>
              <w:rPr>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0D6CCCDC"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1FBCED1" w14:textId="77777777" w:rsidR="00D275E0" w:rsidRPr="00143B84" w:rsidRDefault="00D275E0" w:rsidP="00141B9C">
            <w:pPr>
              <w:pStyle w:val="TAL"/>
              <w:rPr>
                <w:strike/>
              </w:rPr>
            </w:pPr>
            <w:r w:rsidRPr="00143B84">
              <w:rPr>
                <w:strike/>
              </w:rPr>
              <w:t>x</w:t>
            </w:r>
          </w:p>
        </w:tc>
      </w:tr>
      <w:tr w:rsidR="00D275E0" w14:paraId="444A8373"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F0F5D23" w14:textId="77777777" w:rsidR="00D275E0" w:rsidRPr="00141B9C" w:rsidRDefault="00D275E0" w:rsidP="00141B9C">
            <w:pPr>
              <w:pStyle w:val="TAL"/>
              <w:rPr>
                <w:strike/>
                <w:szCs w:val="18"/>
              </w:rPr>
            </w:pPr>
            <w:r w:rsidRPr="00141B9C">
              <w:rPr>
                <w:strike/>
                <w:szCs w:val="18"/>
              </w:rPr>
              <w:t>D.33</w:t>
            </w:r>
          </w:p>
        </w:tc>
        <w:tc>
          <w:tcPr>
            <w:tcW w:w="2338" w:type="dxa"/>
            <w:tcBorders>
              <w:top w:val="single" w:sz="4" w:space="0" w:color="auto"/>
              <w:left w:val="single" w:sz="4" w:space="0" w:color="auto"/>
              <w:bottom w:val="single" w:sz="4" w:space="0" w:color="auto"/>
              <w:right w:val="single" w:sz="4" w:space="0" w:color="auto"/>
            </w:tcBorders>
          </w:tcPr>
          <w:p w14:paraId="1B74D4AB" w14:textId="77777777" w:rsidR="00D275E0" w:rsidRPr="00141B9C" w:rsidRDefault="00D275E0" w:rsidP="00141B9C">
            <w:pPr>
              <w:pStyle w:val="TAL"/>
              <w:rPr>
                <w:i/>
                <w:strike/>
                <w:szCs w:val="18"/>
                <w:lang w:eastAsia="zh-CN"/>
              </w:rPr>
            </w:pPr>
            <w:r w:rsidRPr="00141B9C">
              <w:rPr>
                <w:i/>
                <w:strike/>
                <w:szCs w:val="18"/>
                <w:lang w:eastAsia="zh-CN"/>
              </w:rPr>
              <w:t>TAB connector RX min cell group</w:t>
            </w:r>
          </w:p>
          <w:p w14:paraId="6C0F6C80" w14:textId="77777777" w:rsidR="00D275E0" w:rsidRPr="00141B9C" w:rsidRDefault="00D275E0" w:rsidP="00141B9C">
            <w:pPr>
              <w:pStyle w:val="TAL"/>
              <w:rPr>
                <w:strike/>
                <w:szCs w:val="18"/>
                <w:lang w:eastAsia="zh-CN"/>
              </w:rPr>
            </w:pPr>
          </w:p>
        </w:tc>
        <w:tc>
          <w:tcPr>
            <w:tcW w:w="4252" w:type="dxa"/>
            <w:tcBorders>
              <w:top w:val="single" w:sz="4" w:space="0" w:color="auto"/>
              <w:left w:val="single" w:sz="4" w:space="0" w:color="auto"/>
              <w:bottom w:val="single" w:sz="4" w:space="0" w:color="auto"/>
              <w:right w:val="single" w:sz="4" w:space="0" w:color="auto"/>
            </w:tcBorders>
            <w:hideMark/>
          </w:tcPr>
          <w:p w14:paraId="26C2562C" w14:textId="77777777" w:rsidR="00D275E0" w:rsidRPr="00141B9C" w:rsidRDefault="00D275E0" w:rsidP="00141B9C">
            <w:pPr>
              <w:pStyle w:val="TAL"/>
              <w:rPr>
                <w:strike/>
                <w:szCs w:val="18"/>
              </w:rPr>
            </w:pPr>
            <w:r w:rsidRPr="00141B9C">
              <w:rPr>
                <w:strike/>
                <w:szCs w:val="18"/>
                <w:lang w:eastAsia="zh-CN"/>
              </w:rPr>
              <w:t>Declared as a group of </w:t>
            </w:r>
            <w:r w:rsidRPr="00141B9C">
              <w:rPr>
                <w:i/>
                <w:strike/>
                <w:szCs w:val="18"/>
                <w:lang w:eastAsia="zh-CN"/>
              </w:rPr>
              <w:t>TAB connectors</w:t>
            </w:r>
            <w:r w:rsidRPr="00141B9C">
              <w:rPr>
                <w:strike/>
                <w:szCs w:val="18"/>
                <w:lang w:eastAsia="zh-CN"/>
              </w:rPr>
              <w:t xml:space="preserve"> to which RX requirements are applied. This declaration corresponds to group of </w:t>
            </w:r>
            <w:r w:rsidRPr="00141B9C">
              <w:rPr>
                <w:i/>
                <w:strike/>
                <w:szCs w:val="18"/>
                <w:lang w:eastAsia="zh-CN"/>
              </w:rPr>
              <w:t>TAB connectors</w:t>
            </w:r>
            <w:r w:rsidRPr="00141B9C">
              <w:rPr>
                <w:strike/>
                <w:szCs w:val="18"/>
                <w:lang w:eastAsia="zh-CN"/>
              </w:rPr>
              <w:t xml:space="preserve"> which are responsible for receiving a cell when the </w:t>
            </w:r>
            <w:r w:rsidRPr="00141B9C">
              <w:rPr>
                <w:i/>
                <w:strike/>
                <w:szCs w:val="18"/>
                <w:lang w:eastAsia="zh-CN"/>
              </w:rPr>
              <w:t>BS type 1-H</w:t>
            </w:r>
            <w:r w:rsidRPr="00141B9C">
              <w:rPr>
                <w:strike/>
                <w:szCs w:val="18"/>
                <w:lang w:eastAsia="zh-CN"/>
              </w:rPr>
              <w:t xml:space="preserve"> setting corresponding to the declared minimum number of cells (</w:t>
            </w:r>
            <w:proofErr w:type="spellStart"/>
            <w:r w:rsidRPr="00141B9C">
              <w:rPr>
                <w:strike/>
                <w:szCs w:val="18"/>
                <w:lang w:eastAsia="zh-CN"/>
              </w:rPr>
              <w:t>N</w:t>
            </w:r>
            <w:r w:rsidRPr="00141B9C">
              <w:rPr>
                <w:strike/>
                <w:szCs w:val="18"/>
                <w:vertAlign w:val="subscript"/>
                <w:lang w:eastAsia="zh-CN"/>
              </w:rPr>
              <w:t>cells</w:t>
            </w:r>
            <w:proofErr w:type="spellEnd"/>
            <w:r w:rsidRPr="00141B9C">
              <w:rPr>
                <w:strike/>
                <w:szCs w:val="18"/>
                <w:lang w:eastAsia="zh-CN"/>
              </w:rPr>
              <w:t xml:space="preserve">) with transmission on all </w:t>
            </w:r>
            <w:r w:rsidRPr="00141B9C">
              <w:rPr>
                <w:i/>
                <w:strike/>
                <w:szCs w:val="18"/>
                <w:lang w:eastAsia="zh-CN"/>
              </w:rPr>
              <w:t>TAB connectors</w:t>
            </w:r>
            <w:r w:rsidRPr="00141B9C">
              <w:rPr>
                <w:strike/>
                <w:szCs w:val="18"/>
                <w:lang w:eastAsia="zh-CN"/>
              </w:rPr>
              <w:t xml:space="preserve"> supporting an </w:t>
            </w:r>
            <w:r w:rsidRPr="00141B9C">
              <w:rPr>
                <w:i/>
                <w:strike/>
                <w:szCs w:val="18"/>
                <w:lang w:eastAsia="zh-CN"/>
              </w:rPr>
              <w:t>operating band</w:t>
            </w:r>
            <w:r w:rsidRPr="00141B9C">
              <w:rPr>
                <w:strike/>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0870B094"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6632C207" w14:textId="77777777" w:rsidR="00D275E0" w:rsidRPr="00143B84" w:rsidRDefault="00D275E0" w:rsidP="00141B9C">
            <w:pPr>
              <w:pStyle w:val="TAL"/>
              <w:rPr>
                <w:strike/>
              </w:rPr>
            </w:pPr>
            <w:r w:rsidRPr="00143B84">
              <w:rPr>
                <w:strike/>
                <w:lang w:eastAsia="zh-CN"/>
              </w:rPr>
              <w:t>x</w:t>
            </w:r>
          </w:p>
        </w:tc>
      </w:tr>
      <w:tr w:rsidR="00D275E0" w14:paraId="758BAA4D"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9A1A4BF" w14:textId="77777777" w:rsidR="00D275E0" w:rsidRPr="00141B9C" w:rsidRDefault="00D275E0" w:rsidP="00141B9C">
            <w:pPr>
              <w:pStyle w:val="TAL"/>
              <w:rPr>
                <w:strike/>
                <w:szCs w:val="18"/>
              </w:rPr>
            </w:pPr>
            <w:r w:rsidRPr="00141B9C">
              <w:rPr>
                <w:strike/>
                <w:szCs w:val="18"/>
              </w:rPr>
              <w:t>D.34</w:t>
            </w:r>
          </w:p>
        </w:tc>
        <w:tc>
          <w:tcPr>
            <w:tcW w:w="2338" w:type="dxa"/>
            <w:tcBorders>
              <w:top w:val="single" w:sz="4" w:space="0" w:color="auto"/>
              <w:left w:val="single" w:sz="4" w:space="0" w:color="auto"/>
              <w:bottom w:val="single" w:sz="4" w:space="0" w:color="auto"/>
              <w:right w:val="single" w:sz="4" w:space="0" w:color="auto"/>
            </w:tcBorders>
            <w:hideMark/>
          </w:tcPr>
          <w:p w14:paraId="493A28A6" w14:textId="77777777" w:rsidR="00D275E0" w:rsidRPr="00141B9C" w:rsidRDefault="00D275E0" w:rsidP="00141B9C">
            <w:pPr>
              <w:pStyle w:val="TAL"/>
              <w:rPr>
                <w:i/>
                <w:strike/>
                <w:szCs w:val="18"/>
                <w:lang w:eastAsia="zh-CN"/>
              </w:rPr>
            </w:pPr>
            <w:r w:rsidRPr="00141B9C">
              <w:rPr>
                <w:i/>
                <w:strike/>
                <w:szCs w:val="18"/>
                <w:lang w:eastAsia="zh-CN"/>
              </w:rPr>
              <w:t>TAB connector TX min cell group</w:t>
            </w:r>
          </w:p>
        </w:tc>
        <w:tc>
          <w:tcPr>
            <w:tcW w:w="4252" w:type="dxa"/>
            <w:tcBorders>
              <w:top w:val="single" w:sz="4" w:space="0" w:color="auto"/>
              <w:left w:val="single" w:sz="4" w:space="0" w:color="auto"/>
              <w:bottom w:val="single" w:sz="4" w:space="0" w:color="auto"/>
              <w:right w:val="single" w:sz="4" w:space="0" w:color="auto"/>
            </w:tcBorders>
            <w:hideMark/>
          </w:tcPr>
          <w:p w14:paraId="57364C7C" w14:textId="77777777" w:rsidR="00D275E0" w:rsidRPr="00141B9C" w:rsidRDefault="00D275E0" w:rsidP="00141B9C">
            <w:pPr>
              <w:pStyle w:val="TAL"/>
              <w:rPr>
                <w:strike/>
                <w:szCs w:val="18"/>
                <w:lang w:eastAsia="zh-CN"/>
              </w:rPr>
            </w:pPr>
            <w:r w:rsidRPr="00141B9C">
              <w:rPr>
                <w:strike/>
                <w:szCs w:val="18"/>
                <w:lang w:eastAsia="zh-CN"/>
              </w:rPr>
              <w:t>Declared group of </w:t>
            </w:r>
            <w:r w:rsidRPr="00141B9C">
              <w:rPr>
                <w:i/>
                <w:strike/>
                <w:szCs w:val="18"/>
                <w:lang w:eastAsia="zh-CN"/>
              </w:rPr>
              <w:t>TAB connectors</w:t>
            </w:r>
            <w:r w:rsidRPr="00141B9C">
              <w:rPr>
                <w:strike/>
                <w:szCs w:val="18"/>
                <w:lang w:eastAsia="zh-CN"/>
              </w:rPr>
              <w:t xml:space="preserve"> to which TX requirements are applied. This declaration corresponds to group of </w:t>
            </w:r>
            <w:r w:rsidRPr="00141B9C">
              <w:rPr>
                <w:i/>
                <w:strike/>
                <w:szCs w:val="18"/>
                <w:lang w:eastAsia="zh-CN"/>
              </w:rPr>
              <w:t>TAB connectors</w:t>
            </w:r>
            <w:r w:rsidRPr="00141B9C">
              <w:rPr>
                <w:strike/>
                <w:szCs w:val="18"/>
                <w:lang w:eastAsia="zh-CN"/>
              </w:rPr>
              <w:t xml:space="preserve"> which are responsible for transmitting a cell when the </w:t>
            </w:r>
            <w:r w:rsidRPr="00141B9C">
              <w:rPr>
                <w:i/>
                <w:strike/>
                <w:szCs w:val="18"/>
                <w:lang w:eastAsia="zh-CN"/>
              </w:rPr>
              <w:t>BS type 1-H</w:t>
            </w:r>
            <w:r w:rsidRPr="00141B9C">
              <w:rPr>
                <w:strike/>
                <w:szCs w:val="18"/>
                <w:lang w:eastAsia="zh-CN"/>
              </w:rPr>
              <w:t xml:space="preserve"> setting corresponding to the declared minimum number of cells (</w:t>
            </w:r>
            <w:proofErr w:type="spellStart"/>
            <w:r w:rsidRPr="00141B9C">
              <w:rPr>
                <w:strike/>
                <w:szCs w:val="18"/>
                <w:lang w:eastAsia="zh-CN"/>
              </w:rPr>
              <w:t>N</w:t>
            </w:r>
            <w:r w:rsidRPr="00141B9C">
              <w:rPr>
                <w:strike/>
                <w:szCs w:val="18"/>
                <w:vertAlign w:val="subscript"/>
                <w:lang w:eastAsia="zh-CN"/>
              </w:rPr>
              <w:t>cells</w:t>
            </w:r>
            <w:proofErr w:type="spellEnd"/>
            <w:r w:rsidRPr="00141B9C">
              <w:rPr>
                <w:strike/>
                <w:szCs w:val="18"/>
                <w:lang w:eastAsia="zh-CN"/>
              </w:rPr>
              <w:t xml:space="preserve">) with transmission on all </w:t>
            </w:r>
            <w:r w:rsidRPr="00141B9C">
              <w:rPr>
                <w:i/>
                <w:strike/>
                <w:szCs w:val="18"/>
                <w:lang w:eastAsia="zh-CN"/>
              </w:rPr>
              <w:t>TAB connectors</w:t>
            </w:r>
            <w:r w:rsidRPr="00141B9C">
              <w:rPr>
                <w:strike/>
                <w:szCs w:val="18"/>
                <w:lang w:eastAsia="zh-CN"/>
              </w:rPr>
              <w:t xml:space="preserve"> supporting an </w:t>
            </w:r>
            <w:r w:rsidRPr="00141B9C">
              <w:rPr>
                <w:i/>
                <w:strike/>
                <w:szCs w:val="18"/>
                <w:lang w:eastAsia="zh-CN"/>
              </w:rPr>
              <w:t>operating band</w:t>
            </w:r>
            <w:r w:rsidRPr="00141B9C">
              <w:rPr>
                <w:strike/>
                <w:szCs w:val="18"/>
                <w:lang w:eastAsia="zh-CN"/>
              </w:rPr>
              <w:t>.</w:t>
            </w:r>
          </w:p>
        </w:tc>
        <w:tc>
          <w:tcPr>
            <w:tcW w:w="851" w:type="dxa"/>
            <w:tcBorders>
              <w:top w:val="single" w:sz="4" w:space="0" w:color="auto"/>
              <w:left w:val="single" w:sz="4" w:space="0" w:color="auto"/>
              <w:bottom w:val="single" w:sz="4" w:space="0" w:color="auto"/>
              <w:right w:val="single" w:sz="4" w:space="0" w:color="auto"/>
            </w:tcBorders>
          </w:tcPr>
          <w:p w14:paraId="59210544"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62D3E1D6" w14:textId="77777777" w:rsidR="00D275E0" w:rsidRPr="00143B84" w:rsidRDefault="00D275E0" w:rsidP="00141B9C">
            <w:pPr>
              <w:pStyle w:val="TAL"/>
              <w:rPr>
                <w:strike/>
                <w:lang w:eastAsia="zh-CN"/>
              </w:rPr>
            </w:pPr>
            <w:r w:rsidRPr="00143B84">
              <w:rPr>
                <w:strike/>
                <w:lang w:eastAsia="zh-CN"/>
              </w:rPr>
              <w:t>x</w:t>
            </w:r>
          </w:p>
        </w:tc>
      </w:tr>
      <w:tr w:rsidR="00D275E0" w14:paraId="0659899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114AD4" w14:textId="77777777" w:rsidR="00D275E0" w:rsidRDefault="00D275E0" w:rsidP="00141B9C">
            <w:pPr>
              <w:pStyle w:val="TAL"/>
              <w:rPr>
                <w:szCs w:val="18"/>
              </w:rPr>
            </w:pPr>
            <w:r>
              <w:rPr>
                <w:szCs w:val="18"/>
              </w:rPr>
              <w:t>D.35</w:t>
            </w:r>
          </w:p>
        </w:tc>
        <w:tc>
          <w:tcPr>
            <w:tcW w:w="2338" w:type="dxa"/>
            <w:tcBorders>
              <w:top w:val="single" w:sz="4" w:space="0" w:color="auto"/>
              <w:left w:val="single" w:sz="4" w:space="0" w:color="auto"/>
              <w:bottom w:val="single" w:sz="4" w:space="0" w:color="auto"/>
              <w:right w:val="single" w:sz="4" w:space="0" w:color="auto"/>
            </w:tcBorders>
            <w:hideMark/>
          </w:tcPr>
          <w:p w14:paraId="54706E6C" w14:textId="77777777" w:rsidR="00D275E0" w:rsidRDefault="00D275E0" w:rsidP="00141B9C">
            <w:pPr>
              <w:pStyle w:val="TAL"/>
              <w:rPr>
                <w:i/>
                <w:szCs w:val="18"/>
                <w:lang w:eastAsia="zh-CN"/>
              </w:rPr>
            </w:pPr>
            <w:r>
              <w:rPr>
                <w:rFonts w:cs="v4.2.0"/>
              </w:rPr>
              <w:t>Connecting network loss range for BS testing with ancillary RF amplifiers</w:t>
            </w:r>
          </w:p>
        </w:tc>
        <w:tc>
          <w:tcPr>
            <w:tcW w:w="4252" w:type="dxa"/>
            <w:tcBorders>
              <w:top w:val="single" w:sz="4" w:space="0" w:color="auto"/>
              <w:left w:val="single" w:sz="4" w:space="0" w:color="auto"/>
              <w:bottom w:val="single" w:sz="4" w:space="0" w:color="auto"/>
              <w:right w:val="single" w:sz="4" w:space="0" w:color="auto"/>
            </w:tcBorders>
            <w:hideMark/>
          </w:tcPr>
          <w:p w14:paraId="7849030B" w14:textId="77777777" w:rsidR="00D275E0" w:rsidRDefault="00D275E0" w:rsidP="00141B9C">
            <w:pPr>
              <w:pStyle w:val="TAL"/>
              <w:rPr>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Borders>
              <w:top w:val="single" w:sz="4" w:space="0" w:color="auto"/>
              <w:left w:val="single" w:sz="4" w:space="0" w:color="auto"/>
              <w:bottom w:val="single" w:sz="4" w:space="0" w:color="auto"/>
              <w:right w:val="single" w:sz="4" w:space="0" w:color="auto"/>
            </w:tcBorders>
            <w:hideMark/>
          </w:tcPr>
          <w:p w14:paraId="2406A6B9"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tcPr>
          <w:p w14:paraId="2E36C613" w14:textId="77777777" w:rsidR="00D275E0" w:rsidRPr="00143B84" w:rsidRDefault="00D275E0" w:rsidP="00141B9C">
            <w:pPr>
              <w:pStyle w:val="TAL"/>
              <w:rPr>
                <w:strike/>
                <w:lang w:eastAsia="zh-CN"/>
              </w:rPr>
            </w:pPr>
          </w:p>
        </w:tc>
      </w:tr>
      <w:tr w:rsidR="00D275E0" w14:paraId="07F5CC77"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0032A8" w14:textId="77777777" w:rsidR="00D275E0" w:rsidRPr="00141B9C" w:rsidRDefault="00D275E0" w:rsidP="00141B9C">
            <w:pPr>
              <w:pStyle w:val="TAL"/>
              <w:rPr>
                <w:strike/>
                <w:szCs w:val="18"/>
              </w:rPr>
            </w:pPr>
            <w:r w:rsidRPr="00141B9C">
              <w:rPr>
                <w:strike/>
                <w:szCs w:val="18"/>
              </w:rPr>
              <w:t>D.36</w:t>
            </w:r>
          </w:p>
        </w:tc>
        <w:tc>
          <w:tcPr>
            <w:tcW w:w="2338" w:type="dxa"/>
            <w:tcBorders>
              <w:top w:val="single" w:sz="4" w:space="0" w:color="auto"/>
              <w:left w:val="single" w:sz="4" w:space="0" w:color="auto"/>
              <w:bottom w:val="single" w:sz="4" w:space="0" w:color="auto"/>
              <w:right w:val="single" w:sz="4" w:space="0" w:color="auto"/>
            </w:tcBorders>
            <w:hideMark/>
          </w:tcPr>
          <w:p w14:paraId="06A437D8" w14:textId="77777777" w:rsidR="00D275E0" w:rsidRPr="00141B9C" w:rsidRDefault="00D275E0" w:rsidP="00141B9C">
            <w:pPr>
              <w:pStyle w:val="TAL"/>
              <w:rPr>
                <w:rFonts w:cs="v4.2.0"/>
                <w:strike/>
              </w:rPr>
            </w:pPr>
            <w:r w:rsidRPr="00141B9C">
              <w:rPr>
                <w:rFonts w:cs="v4.2.0"/>
                <w:strike/>
              </w:rPr>
              <w:t>Relation between supported maximum RF bandwidth, number of carriers and Rated total output power</w:t>
            </w:r>
          </w:p>
        </w:tc>
        <w:tc>
          <w:tcPr>
            <w:tcW w:w="4252" w:type="dxa"/>
            <w:tcBorders>
              <w:top w:val="single" w:sz="4" w:space="0" w:color="auto"/>
              <w:left w:val="single" w:sz="4" w:space="0" w:color="auto"/>
              <w:bottom w:val="single" w:sz="4" w:space="0" w:color="auto"/>
              <w:right w:val="single" w:sz="4" w:space="0" w:color="auto"/>
            </w:tcBorders>
            <w:hideMark/>
          </w:tcPr>
          <w:p w14:paraId="64FF00A8" w14:textId="77777777" w:rsidR="00D275E0" w:rsidRPr="00141B9C" w:rsidRDefault="00D275E0" w:rsidP="00141B9C">
            <w:pPr>
              <w:pStyle w:val="TAL"/>
              <w:rPr>
                <w:rFonts w:cs="v4.2.0"/>
                <w:strike/>
              </w:rPr>
            </w:pPr>
            <w:r w:rsidRPr="00141B9C">
              <w:rPr>
                <w:rFonts w:cs="v4.2.0"/>
                <w:strike/>
              </w:rPr>
              <w:t>If the rated total output power and total number of supported carriers are not simultaneously supported, the manufacturer shall declare the following additional parameters:</w:t>
            </w:r>
          </w:p>
          <w:p w14:paraId="25C906CC" w14:textId="77777777" w:rsidR="00D275E0" w:rsidRPr="00141B9C" w:rsidRDefault="00D275E0" w:rsidP="00141B9C">
            <w:pPr>
              <w:pStyle w:val="TAL"/>
              <w:rPr>
                <w:rFonts w:cs="v4.2.0"/>
                <w:strike/>
              </w:rPr>
            </w:pPr>
            <w:r w:rsidRPr="00141B9C">
              <w:rPr>
                <w:rFonts w:cs="v4.2.0"/>
                <w:strike/>
              </w:rPr>
              <w:t>-</w:t>
            </w:r>
            <w:r w:rsidRPr="00141B9C">
              <w:rPr>
                <w:rFonts w:cs="v4.2.0"/>
                <w:strike/>
              </w:rPr>
              <w:tab/>
              <w:t>The reduced number of supported carriers at the rated total output power;</w:t>
            </w:r>
          </w:p>
          <w:p w14:paraId="2C168AD0" w14:textId="77777777" w:rsidR="00D275E0" w:rsidRPr="00141B9C" w:rsidRDefault="00D275E0" w:rsidP="00141B9C">
            <w:pPr>
              <w:pStyle w:val="TAL"/>
              <w:rPr>
                <w:rFonts w:cs="v4.2.0"/>
                <w:strike/>
              </w:rPr>
            </w:pPr>
            <w:r w:rsidRPr="00141B9C">
              <w:rPr>
                <w:rFonts w:cs="v4.2.0"/>
                <w:strike/>
              </w:rPr>
              <w:t>-</w:t>
            </w:r>
            <w:r w:rsidRPr="00141B9C">
              <w:rPr>
                <w:rFonts w:cs="v4.2.0"/>
                <w:strike/>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77D82B12"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3AF945C1" w14:textId="77777777" w:rsidR="00D275E0" w:rsidRPr="00143B84" w:rsidRDefault="00D275E0" w:rsidP="00141B9C">
            <w:pPr>
              <w:pStyle w:val="TAL"/>
              <w:rPr>
                <w:strike/>
                <w:lang w:eastAsia="zh-CN"/>
              </w:rPr>
            </w:pPr>
            <w:r w:rsidRPr="00143B84">
              <w:rPr>
                <w:strike/>
              </w:rPr>
              <w:t>x</w:t>
            </w:r>
          </w:p>
        </w:tc>
      </w:tr>
      <w:tr w:rsidR="00D275E0" w14:paraId="7078EA8A"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B1B26A" w14:textId="77777777" w:rsidR="00D275E0" w:rsidRPr="00141B9C" w:rsidRDefault="00D275E0" w:rsidP="00141B9C">
            <w:pPr>
              <w:pStyle w:val="TAL"/>
              <w:rPr>
                <w:strike/>
                <w:szCs w:val="18"/>
              </w:rPr>
            </w:pPr>
            <w:r w:rsidRPr="00141B9C">
              <w:rPr>
                <w:strike/>
                <w:szCs w:val="18"/>
              </w:rPr>
              <w:t>D.37</w:t>
            </w:r>
          </w:p>
        </w:tc>
        <w:tc>
          <w:tcPr>
            <w:tcW w:w="2338" w:type="dxa"/>
            <w:tcBorders>
              <w:top w:val="single" w:sz="4" w:space="0" w:color="auto"/>
              <w:left w:val="single" w:sz="4" w:space="0" w:color="auto"/>
              <w:bottom w:val="single" w:sz="4" w:space="0" w:color="auto"/>
              <w:right w:val="single" w:sz="4" w:space="0" w:color="auto"/>
            </w:tcBorders>
            <w:hideMark/>
          </w:tcPr>
          <w:p w14:paraId="6B168DC2" w14:textId="77777777" w:rsidR="00D275E0" w:rsidRPr="00141B9C" w:rsidRDefault="00D275E0" w:rsidP="00141B9C">
            <w:pPr>
              <w:pStyle w:val="TAL"/>
              <w:rPr>
                <w:rFonts w:cs="v4.2.0"/>
                <w:strike/>
              </w:rPr>
            </w:pPr>
            <w:r w:rsidRPr="00141B9C">
              <w:rPr>
                <w:i/>
                <w:strike/>
                <w:szCs w:val="18"/>
                <w:lang w:eastAsia="zh-CN"/>
              </w:rPr>
              <w:t>TAB connectors</w:t>
            </w:r>
            <w:r w:rsidRPr="00141B9C">
              <w:rPr>
                <w:strike/>
                <w:szCs w:val="18"/>
                <w:lang w:eastAsia="zh-CN"/>
              </w:rPr>
              <w:t xml:space="preserve"> used for performance requirement testing</w:t>
            </w:r>
          </w:p>
        </w:tc>
        <w:tc>
          <w:tcPr>
            <w:tcW w:w="4252" w:type="dxa"/>
            <w:tcBorders>
              <w:top w:val="single" w:sz="4" w:space="0" w:color="auto"/>
              <w:left w:val="single" w:sz="4" w:space="0" w:color="auto"/>
              <w:bottom w:val="single" w:sz="4" w:space="0" w:color="auto"/>
              <w:right w:val="single" w:sz="4" w:space="0" w:color="auto"/>
            </w:tcBorders>
            <w:hideMark/>
          </w:tcPr>
          <w:p w14:paraId="5B49320D" w14:textId="77777777" w:rsidR="00D275E0" w:rsidRPr="00141B9C" w:rsidRDefault="00D275E0" w:rsidP="00141B9C">
            <w:pPr>
              <w:pStyle w:val="TAL"/>
              <w:rPr>
                <w:rFonts w:cs="v4.2.0"/>
                <w:strike/>
              </w:rPr>
            </w:pPr>
            <w:r w:rsidRPr="00141B9C">
              <w:rPr>
                <w:rFonts w:cs="v4.2.0"/>
                <w:strike/>
              </w:rPr>
              <w:t xml:space="preserve">To reduce test complexity, declaration of a representative (sub)set of </w:t>
            </w:r>
            <w:r w:rsidRPr="00141B9C">
              <w:rPr>
                <w:rFonts w:cs="v4.2.0"/>
                <w:i/>
                <w:strike/>
              </w:rPr>
              <w:t>TAB connectors</w:t>
            </w:r>
            <w:r w:rsidRPr="00141B9C">
              <w:rPr>
                <w:rFonts w:cs="v4.2.0"/>
                <w:strike/>
              </w:rPr>
              <w:t xml:space="preserve"> to be used for performance requirement test purposes. At least one </w:t>
            </w:r>
            <w:r w:rsidRPr="00141B9C">
              <w:rPr>
                <w:rFonts w:cs="v4.2.0"/>
                <w:i/>
                <w:strike/>
              </w:rPr>
              <w:t>TAB connector</w:t>
            </w:r>
            <w:r w:rsidRPr="00141B9C">
              <w:rPr>
                <w:rFonts w:cs="v4.2.0"/>
                <w:strike/>
              </w:rPr>
              <w:t xml:space="preserve"> mapped to each</w:t>
            </w:r>
            <w:r w:rsidRPr="00141B9C">
              <w:rPr>
                <w:rFonts w:cs="v4.2.0"/>
                <w:i/>
                <w:strike/>
              </w:rPr>
              <w:t xml:space="preserve"> demodulation branch </w:t>
            </w:r>
            <w:r w:rsidRPr="00141B9C">
              <w:rPr>
                <w:rFonts w:cs="v4.2.0"/>
                <w:strike/>
              </w:rPr>
              <w:t>is declared.</w:t>
            </w:r>
          </w:p>
        </w:tc>
        <w:tc>
          <w:tcPr>
            <w:tcW w:w="851" w:type="dxa"/>
            <w:tcBorders>
              <w:top w:val="single" w:sz="4" w:space="0" w:color="auto"/>
              <w:left w:val="single" w:sz="4" w:space="0" w:color="auto"/>
              <w:bottom w:val="single" w:sz="4" w:space="0" w:color="auto"/>
              <w:right w:val="single" w:sz="4" w:space="0" w:color="auto"/>
            </w:tcBorders>
          </w:tcPr>
          <w:p w14:paraId="22121030"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hideMark/>
          </w:tcPr>
          <w:p w14:paraId="2A03D7C2" w14:textId="77777777" w:rsidR="00D275E0" w:rsidRPr="00143B84" w:rsidRDefault="00D275E0" w:rsidP="00141B9C">
            <w:pPr>
              <w:pStyle w:val="TAL"/>
              <w:rPr>
                <w:strike/>
              </w:rPr>
            </w:pPr>
            <w:r w:rsidRPr="00143B84">
              <w:rPr>
                <w:strike/>
              </w:rPr>
              <w:t>x</w:t>
            </w:r>
          </w:p>
        </w:tc>
      </w:tr>
      <w:tr w:rsidR="00D275E0" w14:paraId="762F5347"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9CAB1C2" w14:textId="77777777" w:rsidR="00D275E0" w:rsidRPr="00141B9C" w:rsidRDefault="00D275E0" w:rsidP="00141B9C">
            <w:pPr>
              <w:pStyle w:val="TAL"/>
              <w:rPr>
                <w:strike/>
                <w:szCs w:val="18"/>
              </w:rPr>
            </w:pPr>
            <w:r w:rsidRPr="00141B9C">
              <w:rPr>
                <w:strike/>
                <w:szCs w:val="18"/>
              </w:rPr>
              <w:t>D.38</w:t>
            </w:r>
          </w:p>
        </w:tc>
        <w:tc>
          <w:tcPr>
            <w:tcW w:w="2338" w:type="dxa"/>
            <w:tcBorders>
              <w:top w:val="single" w:sz="4" w:space="0" w:color="auto"/>
              <w:left w:val="single" w:sz="4" w:space="0" w:color="auto"/>
              <w:bottom w:val="single" w:sz="4" w:space="0" w:color="auto"/>
              <w:right w:val="single" w:sz="4" w:space="0" w:color="auto"/>
            </w:tcBorders>
            <w:hideMark/>
          </w:tcPr>
          <w:p w14:paraId="2012429C" w14:textId="77777777" w:rsidR="00D275E0" w:rsidRPr="00141B9C" w:rsidRDefault="00D275E0" w:rsidP="00141B9C">
            <w:pPr>
              <w:pStyle w:val="TAL"/>
              <w:rPr>
                <w:i/>
                <w:strike/>
                <w:szCs w:val="18"/>
                <w:lang w:eastAsia="zh-CN"/>
              </w:rPr>
            </w:pPr>
            <w:r w:rsidRPr="00141B9C">
              <w:rPr>
                <w:strike/>
                <w:szCs w:val="18"/>
              </w:rPr>
              <w:t xml:space="preserve">Inter-band CA </w:t>
            </w:r>
          </w:p>
        </w:tc>
        <w:tc>
          <w:tcPr>
            <w:tcW w:w="4252" w:type="dxa"/>
            <w:tcBorders>
              <w:top w:val="single" w:sz="4" w:space="0" w:color="auto"/>
              <w:left w:val="single" w:sz="4" w:space="0" w:color="auto"/>
              <w:bottom w:val="single" w:sz="4" w:space="0" w:color="auto"/>
              <w:right w:val="single" w:sz="4" w:space="0" w:color="auto"/>
            </w:tcBorders>
            <w:hideMark/>
          </w:tcPr>
          <w:p w14:paraId="77921A0F" w14:textId="77777777" w:rsidR="00D275E0" w:rsidRPr="00141B9C" w:rsidRDefault="00D275E0" w:rsidP="00141B9C">
            <w:pPr>
              <w:pStyle w:val="TAL"/>
              <w:rPr>
                <w:strike/>
                <w:szCs w:val="18"/>
              </w:rPr>
            </w:pPr>
            <w:r w:rsidRPr="00141B9C">
              <w:rPr>
                <w:strike/>
                <w:szCs w:val="18"/>
              </w:rPr>
              <w:t xml:space="preserve">Band combinations declared to support inter-band CA (per CA capable </w:t>
            </w:r>
            <w:r w:rsidRPr="00141B9C">
              <w:rPr>
                <w:i/>
                <w:strike/>
                <w:szCs w:val="18"/>
              </w:rPr>
              <w:t>multi-band connector(s)</w:t>
            </w:r>
            <w:r w:rsidRPr="00141B9C">
              <w:rPr>
                <w:strike/>
                <w:szCs w:val="18"/>
              </w:rPr>
              <w:t>, as in D.15).</w:t>
            </w:r>
          </w:p>
          <w:p w14:paraId="3AFEA4EA" w14:textId="77777777" w:rsidR="00D275E0" w:rsidRPr="00141B9C" w:rsidRDefault="00D275E0" w:rsidP="00141B9C">
            <w:pPr>
              <w:pStyle w:val="TAL"/>
              <w:rPr>
                <w:rFonts w:cs="v4.2.0"/>
                <w:strike/>
              </w:rPr>
            </w:pPr>
            <w:r w:rsidRPr="00141B9C">
              <w:rPr>
                <w:strike/>
                <w:szCs w:val="18"/>
              </w:rPr>
              <w:t xml:space="preserve">Declared for every </w:t>
            </w:r>
            <w:r w:rsidRPr="00141B9C">
              <w:rPr>
                <w:i/>
                <w:strike/>
                <w:szCs w:val="18"/>
              </w:rPr>
              <w:t>multi-band connector</w:t>
            </w:r>
            <w:r w:rsidRPr="00141B9C">
              <w:rPr>
                <w:strike/>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56097B66"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4CFE274" w14:textId="77777777" w:rsidR="00D275E0" w:rsidRPr="00143B84" w:rsidRDefault="00D275E0" w:rsidP="00141B9C">
            <w:pPr>
              <w:pStyle w:val="TAL"/>
              <w:rPr>
                <w:strike/>
              </w:rPr>
            </w:pPr>
            <w:r w:rsidRPr="00143B84">
              <w:rPr>
                <w:strike/>
              </w:rPr>
              <w:t>x</w:t>
            </w:r>
          </w:p>
        </w:tc>
      </w:tr>
      <w:tr w:rsidR="00D275E0" w14:paraId="5A72E493"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9AD484" w14:textId="77777777" w:rsidR="00D275E0" w:rsidRPr="00141B9C" w:rsidRDefault="00D275E0" w:rsidP="00141B9C">
            <w:pPr>
              <w:pStyle w:val="TAL"/>
              <w:rPr>
                <w:strike/>
                <w:szCs w:val="18"/>
              </w:rPr>
            </w:pPr>
            <w:r w:rsidRPr="00141B9C">
              <w:rPr>
                <w:strike/>
                <w:szCs w:val="18"/>
              </w:rPr>
              <w:t>D.39</w:t>
            </w:r>
          </w:p>
        </w:tc>
        <w:tc>
          <w:tcPr>
            <w:tcW w:w="2338" w:type="dxa"/>
            <w:tcBorders>
              <w:top w:val="single" w:sz="4" w:space="0" w:color="auto"/>
              <w:left w:val="single" w:sz="4" w:space="0" w:color="auto"/>
              <w:bottom w:val="single" w:sz="4" w:space="0" w:color="auto"/>
              <w:right w:val="single" w:sz="4" w:space="0" w:color="auto"/>
            </w:tcBorders>
            <w:hideMark/>
          </w:tcPr>
          <w:p w14:paraId="1ED77A09" w14:textId="77777777" w:rsidR="00D275E0" w:rsidRPr="00141B9C" w:rsidRDefault="00D275E0" w:rsidP="00141B9C">
            <w:pPr>
              <w:pStyle w:val="TAL"/>
              <w:rPr>
                <w:strike/>
                <w:szCs w:val="18"/>
              </w:rPr>
            </w:pPr>
            <w:r w:rsidRPr="00141B9C">
              <w:rPr>
                <w:strike/>
                <w:szCs w:val="18"/>
              </w:rPr>
              <w:t xml:space="preserve">Intra-band contiguous CA </w:t>
            </w:r>
          </w:p>
        </w:tc>
        <w:tc>
          <w:tcPr>
            <w:tcW w:w="4252" w:type="dxa"/>
            <w:tcBorders>
              <w:top w:val="single" w:sz="4" w:space="0" w:color="auto"/>
              <w:left w:val="single" w:sz="4" w:space="0" w:color="auto"/>
              <w:bottom w:val="single" w:sz="4" w:space="0" w:color="auto"/>
              <w:right w:val="single" w:sz="4" w:space="0" w:color="auto"/>
            </w:tcBorders>
            <w:hideMark/>
          </w:tcPr>
          <w:p w14:paraId="4B7179F2" w14:textId="77777777" w:rsidR="00D275E0" w:rsidRPr="00141B9C" w:rsidRDefault="00D275E0" w:rsidP="00141B9C">
            <w:pPr>
              <w:pStyle w:val="TAL"/>
              <w:rPr>
                <w:strike/>
                <w:szCs w:val="18"/>
              </w:rPr>
            </w:pPr>
            <w:r w:rsidRPr="00141B9C">
              <w:rPr>
                <w:strike/>
                <w:szCs w:val="18"/>
              </w:rPr>
              <w:t xml:space="preserve">Bands declared to support intra-band contiguous CA (per CA capable </w:t>
            </w:r>
            <w:r w:rsidRPr="00141B9C">
              <w:rPr>
                <w:i/>
                <w:strike/>
                <w:szCs w:val="18"/>
              </w:rPr>
              <w:t xml:space="preserve">single band connector(s) </w:t>
            </w:r>
            <w:r w:rsidRPr="00141B9C">
              <w:rPr>
                <w:strike/>
                <w:szCs w:val="18"/>
              </w:rPr>
              <w:t>or</w:t>
            </w:r>
            <w:r w:rsidRPr="00141B9C">
              <w:rPr>
                <w:i/>
                <w:strike/>
                <w:szCs w:val="18"/>
              </w:rPr>
              <w:t xml:space="preserve"> multi-band connector(s)</w:t>
            </w:r>
            <w:r w:rsidRPr="00141B9C">
              <w:rPr>
                <w:strike/>
                <w:szCs w:val="18"/>
              </w:rPr>
              <w:t>, as in D.15).</w:t>
            </w:r>
          </w:p>
          <w:p w14:paraId="5B60081D" w14:textId="77777777" w:rsidR="00D275E0" w:rsidRPr="00141B9C" w:rsidRDefault="00D275E0" w:rsidP="00141B9C">
            <w:pPr>
              <w:pStyle w:val="TAL"/>
              <w:rPr>
                <w:strike/>
                <w:szCs w:val="18"/>
              </w:rPr>
            </w:pPr>
            <w:r w:rsidRPr="00141B9C">
              <w:rPr>
                <w:strike/>
                <w:szCs w:val="18"/>
              </w:rPr>
              <w:t xml:space="preserve">Declared 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E241A27"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1A0C06F0" w14:textId="77777777" w:rsidR="00D275E0" w:rsidRPr="00143B84" w:rsidRDefault="00D275E0" w:rsidP="00141B9C">
            <w:pPr>
              <w:pStyle w:val="TAL"/>
              <w:rPr>
                <w:strike/>
              </w:rPr>
            </w:pPr>
            <w:r w:rsidRPr="00143B84">
              <w:rPr>
                <w:strike/>
              </w:rPr>
              <w:t>x</w:t>
            </w:r>
          </w:p>
        </w:tc>
      </w:tr>
      <w:tr w:rsidR="00D275E0" w14:paraId="4081A3E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4B7CEDF" w14:textId="77777777" w:rsidR="00D275E0" w:rsidRPr="00141B9C" w:rsidRDefault="00D275E0" w:rsidP="00141B9C">
            <w:pPr>
              <w:pStyle w:val="TAL"/>
              <w:rPr>
                <w:strike/>
                <w:szCs w:val="18"/>
              </w:rPr>
            </w:pPr>
            <w:r w:rsidRPr="00141B9C">
              <w:rPr>
                <w:strike/>
                <w:szCs w:val="18"/>
              </w:rPr>
              <w:lastRenderedPageBreak/>
              <w:t>D.40</w:t>
            </w:r>
          </w:p>
        </w:tc>
        <w:tc>
          <w:tcPr>
            <w:tcW w:w="2338" w:type="dxa"/>
            <w:tcBorders>
              <w:top w:val="single" w:sz="4" w:space="0" w:color="auto"/>
              <w:left w:val="single" w:sz="4" w:space="0" w:color="auto"/>
              <w:bottom w:val="single" w:sz="4" w:space="0" w:color="auto"/>
              <w:right w:val="single" w:sz="4" w:space="0" w:color="auto"/>
            </w:tcBorders>
            <w:hideMark/>
          </w:tcPr>
          <w:p w14:paraId="1A87F0F8" w14:textId="77777777" w:rsidR="00D275E0" w:rsidRPr="00141B9C" w:rsidRDefault="00D275E0" w:rsidP="00141B9C">
            <w:pPr>
              <w:pStyle w:val="TAL"/>
              <w:rPr>
                <w:strike/>
                <w:szCs w:val="18"/>
              </w:rPr>
            </w:pPr>
            <w:r w:rsidRPr="00141B9C">
              <w:rPr>
                <w:strike/>
                <w:szCs w:val="18"/>
              </w:rPr>
              <w:t>Intra-band non-contiguous CA</w:t>
            </w:r>
          </w:p>
        </w:tc>
        <w:tc>
          <w:tcPr>
            <w:tcW w:w="4252" w:type="dxa"/>
            <w:tcBorders>
              <w:top w:val="single" w:sz="4" w:space="0" w:color="auto"/>
              <w:left w:val="single" w:sz="4" w:space="0" w:color="auto"/>
              <w:bottom w:val="single" w:sz="4" w:space="0" w:color="auto"/>
              <w:right w:val="single" w:sz="4" w:space="0" w:color="auto"/>
            </w:tcBorders>
            <w:hideMark/>
          </w:tcPr>
          <w:p w14:paraId="6C341728" w14:textId="77777777" w:rsidR="00D275E0" w:rsidRPr="00141B9C" w:rsidRDefault="00D275E0" w:rsidP="00141B9C">
            <w:pPr>
              <w:pStyle w:val="TAL"/>
              <w:rPr>
                <w:strike/>
                <w:szCs w:val="18"/>
              </w:rPr>
            </w:pPr>
            <w:r w:rsidRPr="00141B9C">
              <w:rPr>
                <w:strike/>
                <w:szCs w:val="18"/>
              </w:rPr>
              <w:t xml:space="preserve">Bands declared to support intra-band non-contiguous CA (per CA capable </w:t>
            </w:r>
            <w:r w:rsidRPr="00141B9C">
              <w:rPr>
                <w:i/>
                <w:strike/>
                <w:szCs w:val="18"/>
              </w:rPr>
              <w:t xml:space="preserve">single band connector(s) </w:t>
            </w:r>
            <w:r w:rsidRPr="00141B9C">
              <w:rPr>
                <w:strike/>
                <w:szCs w:val="18"/>
              </w:rPr>
              <w:t>or</w:t>
            </w:r>
            <w:r w:rsidRPr="00141B9C">
              <w:rPr>
                <w:i/>
                <w:strike/>
                <w:szCs w:val="18"/>
              </w:rPr>
              <w:t xml:space="preserve"> multi-band connector(s)</w:t>
            </w:r>
            <w:r w:rsidRPr="00141B9C">
              <w:rPr>
                <w:strike/>
                <w:szCs w:val="18"/>
              </w:rPr>
              <w:t>, as in D.15).</w:t>
            </w:r>
          </w:p>
          <w:p w14:paraId="25695B29" w14:textId="77777777" w:rsidR="00D275E0" w:rsidRPr="00141B9C" w:rsidRDefault="00D275E0" w:rsidP="00141B9C">
            <w:pPr>
              <w:pStyle w:val="TAL"/>
              <w:rPr>
                <w:strike/>
                <w:szCs w:val="18"/>
              </w:rPr>
            </w:pPr>
            <w:r w:rsidRPr="00141B9C">
              <w:rPr>
                <w:strike/>
                <w:szCs w:val="18"/>
              </w:rPr>
              <w:t xml:space="preserve">Declared per </w:t>
            </w:r>
            <w:r w:rsidRPr="00141B9C">
              <w:rPr>
                <w:i/>
                <w:strike/>
                <w:szCs w:val="18"/>
              </w:rPr>
              <w:t>antenna connector</w:t>
            </w:r>
            <w:r w:rsidRPr="00141B9C">
              <w:rPr>
                <w:strike/>
                <w:szCs w:val="18"/>
              </w:rPr>
              <w:t xml:space="preserve"> for </w:t>
            </w:r>
            <w:r w:rsidRPr="00141B9C">
              <w:rPr>
                <w:i/>
                <w:strike/>
                <w:szCs w:val="18"/>
              </w:rPr>
              <w:t>BS type 1-C</w:t>
            </w:r>
            <w:r w:rsidRPr="00141B9C">
              <w:rPr>
                <w:strike/>
                <w:szCs w:val="18"/>
              </w:rPr>
              <w:t xml:space="preserve">, or </w:t>
            </w:r>
            <w:r w:rsidRPr="00141B9C">
              <w:rPr>
                <w:i/>
                <w:strike/>
                <w:szCs w:val="18"/>
              </w:rPr>
              <w:t>TAB connector</w:t>
            </w:r>
            <w:r w:rsidRPr="00141B9C">
              <w:rPr>
                <w:strike/>
                <w:szCs w:val="18"/>
              </w:rPr>
              <w:t xml:space="preserve"> for </w:t>
            </w:r>
            <w:r w:rsidRPr="00141B9C">
              <w:rPr>
                <w:i/>
                <w:strike/>
                <w:szCs w:val="18"/>
              </w:rPr>
              <w:t>BS type 1-H</w:t>
            </w:r>
            <w:r w:rsidRPr="00141B9C">
              <w:rPr>
                <w:strike/>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5DAF0A9"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4B4F6926" w14:textId="77777777" w:rsidR="00D275E0" w:rsidRPr="00143B84" w:rsidRDefault="00D275E0" w:rsidP="00141B9C">
            <w:pPr>
              <w:pStyle w:val="TAL"/>
              <w:rPr>
                <w:strike/>
              </w:rPr>
            </w:pPr>
            <w:r w:rsidRPr="00143B84">
              <w:rPr>
                <w:strike/>
              </w:rPr>
              <w:t>x</w:t>
            </w:r>
          </w:p>
        </w:tc>
      </w:tr>
      <w:tr w:rsidR="00D275E0" w14:paraId="5DF4BE1A"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879D199" w14:textId="77777777" w:rsidR="00D275E0" w:rsidRPr="00141B9C" w:rsidRDefault="00D275E0" w:rsidP="00141B9C">
            <w:pPr>
              <w:pStyle w:val="TAL"/>
              <w:rPr>
                <w:strike/>
                <w:szCs w:val="18"/>
              </w:rPr>
            </w:pPr>
            <w:r w:rsidRPr="00141B9C">
              <w:rPr>
                <w:strike/>
                <w:szCs w:val="18"/>
              </w:rPr>
              <w:t>D.41</w:t>
            </w:r>
          </w:p>
        </w:tc>
        <w:tc>
          <w:tcPr>
            <w:tcW w:w="2338" w:type="dxa"/>
            <w:tcBorders>
              <w:top w:val="single" w:sz="4" w:space="0" w:color="auto"/>
              <w:left w:val="single" w:sz="4" w:space="0" w:color="auto"/>
              <w:bottom w:val="single" w:sz="4" w:space="0" w:color="auto"/>
              <w:right w:val="single" w:sz="4" w:space="0" w:color="auto"/>
            </w:tcBorders>
            <w:hideMark/>
          </w:tcPr>
          <w:p w14:paraId="046ABE04" w14:textId="77777777" w:rsidR="00D275E0" w:rsidRPr="00141B9C" w:rsidRDefault="00D275E0" w:rsidP="00141B9C">
            <w:pPr>
              <w:pStyle w:val="TAL"/>
              <w:rPr>
                <w:strike/>
                <w:szCs w:val="18"/>
              </w:rPr>
            </w:pPr>
            <w:r w:rsidRPr="00141B9C">
              <w:rPr>
                <w:strike/>
                <w:szCs w:val="18"/>
              </w:rPr>
              <w:t>NB-IoT operation</w:t>
            </w:r>
          </w:p>
        </w:tc>
        <w:tc>
          <w:tcPr>
            <w:tcW w:w="4252" w:type="dxa"/>
            <w:tcBorders>
              <w:top w:val="single" w:sz="4" w:space="0" w:color="auto"/>
              <w:left w:val="single" w:sz="4" w:space="0" w:color="auto"/>
              <w:bottom w:val="single" w:sz="4" w:space="0" w:color="auto"/>
              <w:right w:val="single" w:sz="4" w:space="0" w:color="auto"/>
            </w:tcBorders>
            <w:hideMark/>
          </w:tcPr>
          <w:p w14:paraId="0E08545B" w14:textId="77777777" w:rsidR="00D275E0" w:rsidRPr="00141B9C" w:rsidRDefault="00D275E0" w:rsidP="00141B9C">
            <w:pPr>
              <w:pStyle w:val="TAL"/>
              <w:rPr>
                <w:strike/>
                <w:szCs w:val="18"/>
              </w:rPr>
            </w:pPr>
            <w:r w:rsidRPr="00141B9C">
              <w:rPr>
                <w:strike/>
              </w:rPr>
              <w:t>Manufacturer shall declare the support of NB-IoT operation in NR in-band and the number of supported NB-IoT carriers in total and for each supported band, frequency range and channel bandwidth.</w:t>
            </w:r>
          </w:p>
        </w:tc>
        <w:tc>
          <w:tcPr>
            <w:tcW w:w="851" w:type="dxa"/>
            <w:tcBorders>
              <w:top w:val="single" w:sz="4" w:space="0" w:color="auto"/>
              <w:left w:val="single" w:sz="4" w:space="0" w:color="auto"/>
              <w:bottom w:val="single" w:sz="4" w:space="0" w:color="auto"/>
              <w:right w:val="single" w:sz="4" w:space="0" w:color="auto"/>
            </w:tcBorders>
            <w:hideMark/>
          </w:tcPr>
          <w:p w14:paraId="7098E3AC"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tcPr>
          <w:p w14:paraId="34633BAA" w14:textId="77777777" w:rsidR="00D275E0" w:rsidRPr="00143B84" w:rsidRDefault="00D275E0" w:rsidP="00141B9C">
            <w:pPr>
              <w:pStyle w:val="TAL"/>
              <w:rPr>
                <w:strike/>
              </w:rPr>
            </w:pPr>
          </w:p>
        </w:tc>
      </w:tr>
      <w:tr w:rsidR="00D275E0" w14:paraId="63764FEB"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2DC104" w14:textId="77777777" w:rsidR="00D275E0" w:rsidRPr="00141B9C" w:rsidRDefault="00D275E0" w:rsidP="00141B9C">
            <w:pPr>
              <w:pStyle w:val="TAL"/>
              <w:rPr>
                <w:strike/>
                <w:szCs w:val="18"/>
              </w:rPr>
            </w:pPr>
            <w:r w:rsidRPr="00141B9C">
              <w:rPr>
                <w:strike/>
                <w:szCs w:val="18"/>
              </w:rPr>
              <w:t>D.42</w:t>
            </w:r>
          </w:p>
        </w:tc>
        <w:tc>
          <w:tcPr>
            <w:tcW w:w="2338" w:type="dxa"/>
            <w:tcBorders>
              <w:top w:val="single" w:sz="4" w:space="0" w:color="auto"/>
              <w:left w:val="single" w:sz="4" w:space="0" w:color="auto"/>
              <w:bottom w:val="single" w:sz="4" w:space="0" w:color="auto"/>
              <w:right w:val="single" w:sz="4" w:space="0" w:color="auto"/>
            </w:tcBorders>
            <w:hideMark/>
          </w:tcPr>
          <w:p w14:paraId="23527A91" w14:textId="77777777" w:rsidR="00D275E0" w:rsidRPr="00141B9C" w:rsidRDefault="00D275E0" w:rsidP="00141B9C">
            <w:pPr>
              <w:pStyle w:val="TAL"/>
              <w:rPr>
                <w:strike/>
                <w:szCs w:val="18"/>
              </w:rPr>
            </w:pPr>
            <w:r w:rsidRPr="00141B9C">
              <w:rPr>
                <w:strike/>
                <w:szCs w:val="18"/>
              </w:rPr>
              <w:t>NB-IoT sub-carrier spacing</w:t>
            </w:r>
          </w:p>
        </w:tc>
        <w:tc>
          <w:tcPr>
            <w:tcW w:w="4252" w:type="dxa"/>
            <w:tcBorders>
              <w:top w:val="single" w:sz="4" w:space="0" w:color="auto"/>
              <w:left w:val="single" w:sz="4" w:space="0" w:color="auto"/>
              <w:bottom w:val="single" w:sz="4" w:space="0" w:color="auto"/>
              <w:right w:val="single" w:sz="4" w:space="0" w:color="auto"/>
            </w:tcBorders>
            <w:hideMark/>
          </w:tcPr>
          <w:p w14:paraId="2E34C46D" w14:textId="77777777" w:rsidR="00D275E0" w:rsidRPr="00141B9C" w:rsidRDefault="00D275E0" w:rsidP="00141B9C">
            <w:pPr>
              <w:pStyle w:val="TAL"/>
              <w:rPr>
                <w:strike/>
              </w:rPr>
            </w:pPr>
            <w:r w:rsidRPr="00141B9C">
              <w:rPr>
                <w:strike/>
              </w:rPr>
              <w:t>If the BS supports NB-IoT operation in NR in-band, manufacturer shall declare if it supports 15 kHz sub-carrier spacing, 3.75 kHz sub-carrier spacing, or both for NPUSCH.</w:t>
            </w:r>
          </w:p>
        </w:tc>
        <w:tc>
          <w:tcPr>
            <w:tcW w:w="851" w:type="dxa"/>
            <w:tcBorders>
              <w:top w:val="single" w:sz="4" w:space="0" w:color="auto"/>
              <w:left w:val="single" w:sz="4" w:space="0" w:color="auto"/>
              <w:bottom w:val="single" w:sz="4" w:space="0" w:color="auto"/>
              <w:right w:val="single" w:sz="4" w:space="0" w:color="auto"/>
            </w:tcBorders>
            <w:hideMark/>
          </w:tcPr>
          <w:p w14:paraId="39604278"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tcPr>
          <w:p w14:paraId="3CE2CA43" w14:textId="77777777" w:rsidR="00D275E0" w:rsidRPr="00143B84" w:rsidRDefault="00D275E0" w:rsidP="00141B9C">
            <w:pPr>
              <w:pStyle w:val="TAL"/>
              <w:rPr>
                <w:strike/>
              </w:rPr>
            </w:pPr>
          </w:p>
        </w:tc>
      </w:tr>
      <w:tr w:rsidR="00D275E0" w14:paraId="1B8CA31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CE4D392" w14:textId="77777777" w:rsidR="00D275E0" w:rsidRPr="00141B9C" w:rsidRDefault="00D275E0" w:rsidP="00141B9C">
            <w:pPr>
              <w:pStyle w:val="TAL"/>
              <w:rPr>
                <w:strike/>
                <w:szCs w:val="18"/>
              </w:rPr>
            </w:pPr>
            <w:r w:rsidRPr="00141B9C">
              <w:rPr>
                <w:strike/>
                <w:szCs w:val="18"/>
              </w:rPr>
              <w:t>D.43</w:t>
            </w:r>
          </w:p>
        </w:tc>
        <w:tc>
          <w:tcPr>
            <w:tcW w:w="2338" w:type="dxa"/>
            <w:tcBorders>
              <w:top w:val="single" w:sz="4" w:space="0" w:color="auto"/>
              <w:left w:val="single" w:sz="4" w:space="0" w:color="auto"/>
              <w:bottom w:val="single" w:sz="4" w:space="0" w:color="auto"/>
              <w:right w:val="single" w:sz="4" w:space="0" w:color="auto"/>
            </w:tcBorders>
            <w:hideMark/>
          </w:tcPr>
          <w:p w14:paraId="019562C8" w14:textId="77777777" w:rsidR="00D275E0" w:rsidRPr="00141B9C" w:rsidRDefault="00D275E0" w:rsidP="00141B9C">
            <w:pPr>
              <w:pStyle w:val="TAL"/>
              <w:rPr>
                <w:strike/>
                <w:szCs w:val="18"/>
              </w:rPr>
            </w:pPr>
            <w:r w:rsidRPr="00141B9C">
              <w:rPr>
                <w:strike/>
                <w:szCs w:val="18"/>
              </w:rPr>
              <w:t>NB-IoT power dynamic range</w:t>
            </w:r>
          </w:p>
        </w:tc>
        <w:tc>
          <w:tcPr>
            <w:tcW w:w="4252" w:type="dxa"/>
            <w:tcBorders>
              <w:top w:val="single" w:sz="4" w:space="0" w:color="auto"/>
              <w:left w:val="single" w:sz="4" w:space="0" w:color="auto"/>
              <w:bottom w:val="single" w:sz="4" w:space="0" w:color="auto"/>
              <w:right w:val="single" w:sz="4" w:space="0" w:color="auto"/>
            </w:tcBorders>
            <w:hideMark/>
          </w:tcPr>
          <w:p w14:paraId="5AFB44DB" w14:textId="77777777" w:rsidR="00D275E0" w:rsidRPr="00141B9C" w:rsidRDefault="00D275E0" w:rsidP="00141B9C">
            <w:pPr>
              <w:pStyle w:val="TAL"/>
              <w:rPr>
                <w:strike/>
              </w:rPr>
            </w:pPr>
            <w:r w:rsidRPr="00141B9C">
              <w:rPr>
                <w:strike/>
              </w:rPr>
              <w:t>If the BS supports NB-IoT operation in NR in-band, manufacturer shall declare the maximum power dynamic range it could support with a minimum of +6dB or +3dB as specified in clause 6.3.4 of TS 38.104 [2] (Note 5).</w:t>
            </w:r>
          </w:p>
        </w:tc>
        <w:tc>
          <w:tcPr>
            <w:tcW w:w="851" w:type="dxa"/>
            <w:tcBorders>
              <w:top w:val="single" w:sz="4" w:space="0" w:color="auto"/>
              <w:left w:val="single" w:sz="4" w:space="0" w:color="auto"/>
              <w:bottom w:val="single" w:sz="4" w:space="0" w:color="auto"/>
              <w:right w:val="single" w:sz="4" w:space="0" w:color="auto"/>
            </w:tcBorders>
            <w:hideMark/>
          </w:tcPr>
          <w:p w14:paraId="748D7A38"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tcPr>
          <w:p w14:paraId="7296BAE4" w14:textId="77777777" w:rsidR="00D275E0" w:rsidRPr="00143B84" w:rsidRDefault="00D275E0" w:rsidP="00141B9C">
            <w:pPr>
              <w:pStyle w:val="TAL"/>
              <w:rPr>
                <w:strike/>
              </w:rPr>
            </w:pPr>
          </w:p>
        </w:tc>
      </w:tr>
      <w:tr w:rsidR="00D275E0" w14:paraId="39B04B3C"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D5A1A65" w14:textId="77777777" w:rsidR="00D275E0" w:rsidRPr="00141B9C" w:rsidRDefault="00D275E0" w:rsidP="00141B9C">
            <w:pPr>
              <w:pStyle w:val="TAL"/>
              <w:rPr>
                <w:strike/>
                <w:szCs w:val="18"/>
              </w:rPr>
            </w:pPr>
            <w:r w:rsidRPr="00141B9C">
              <w:rPr>
                <w:strike/>
                <w:szCs w:val="18"/>
              </w:rPr>
              <w:t>D.100</w:t>
            </w:r>
          </w:p>
        </w:tc>
        <w:tc>
          <w:tcPr>
            <w:tcW w:w="2338" w:type="dxa"/>
            <w:tcBorders>
              <w:top w:val="single" w:sz="4" w:space="0" w:color="auto"/>
              <w:left w:val="single" w:sz="4" w:space="0" w:color="auto"/>
              <w:bottom w:val="single" w:sz="4" w:space="0" w:color="auto"/>
              <w:right w:val="single" w:sz="4" w:space="0" w:color="auto"/>
            </w:tcBorders>
            <w:hideMark/>
          </w:tcPr>
          <w:p w14:paraId="04B3A1DC" w14:textId="77777777" w:rsidR="00D275E0" w:rsidRPr="00141B9C" w:rsidRDefault="00D275E0" w:rsidP="00141B9C">
            <w:pPr>
              <w:pStyle w:val="TAL"/>
              <w:rPr>
                <w:strike/>
                <w:szCs w:val="18"/>
              </w:rPr>
            </w:pPr>
            <w:r w:rsidRPr="00141B9C">
              <w:rPr>
                <w:strike/>
                <w:szCs w:val="18"/>
              </w:rPr>
              <w:t>PUSCH mapping type</w:t>
            </w:r>
          </w:p>
        </w:tc>
        <w:tc>
          <w:tcPr>
            <w:tcW w:w="4252" w:type="dxa"/>
            <w:tcBorders>
              <w:top w:val="single" w:sz="4" w:space="0" w:color="auto"/>
              <w:left w:val="single" w:sz="4" w:space="0" w:color="auto"/>
              <w:bottom w:val="single" w:sz="4" w:space="0" w:color="auto"/>
              <w:right w:val="single" w:sz="4" w:space="0" w:color="auto"/>
            </w:tcBorders>
            <w:hideMark/>
          </w:tcPr>
          <w:p w14:paraId="7A55307D" w14:textId="77777777" w:rsidR="00D275E0" w:rsidRPr="00141B9C" w:rsidRDefault="00D275E0" w:rsidP="00141B9C">
            <w:pPr>
              <w:pStyle w:val="TAL"/>
              <w:rPr>
                <w:strike/>
              </w:rPr>
            </w:pPr>
            <w:r w:rsidRPr="00141B9C">
              <w:rPr>
                <w:strike/>
                <w:szCs w:val="18"/>
              </w:rPr>
              <w:t xml:space="preserve">Declaration of the supported PUSCH mapping type as specified in </w:t>
            </w:r>
            <w:r w:rsidRPr="00141B9C">
              <w:rPr>
                <w:strike/>
              </w:rPr>
              <w:t>TS 38.211 </w:t>
            </w:r>
            <w:r w:rsidRPr="00141B9C">
              <w:rPr>
                <w:strike/>
                <w:szCs w:val="18"/>
              </w:rPr>
              <w:t>[17], i.e., type A,</w:t>
            </w:r>
            <w:r w:rsidRPr="00141B9C">
              <w:rPr>
                <w:strike/>
                <w:szCs w:val="18"/>
                <w:lang w:eastAsia="zh-CN"/>
              </w:rPr>
              <w:t xml:space="preserve"> </w:t>
            </w:r>
            <w:r w:rsidRPr="00141B9C">
              <w:rPr>
                <w:strike/>
                <w:szCs w:val="18"/>
              </w:rPr>
              <w:t>type B or both.</w:t>
            </w:r>
          </w:p>
        </w:tc>
        <w:tc>
          <w:tcPr>
            <w:tcW w:w="851" w:type="dxa"/>
            <w:tcBorders>
              <w:top w:val="single" w:sz="4" w:space="0" w:color="auto"/>
              <w:left w:val="single" w:sz="4" w:space="0" w:color="auto"/>
              <w:bottom w:val="single" w:sz="4" w:space="0" w:color="auto"/>
              <w:right w:val="single" w:sz="4" w:space="0" w:color="auto"/>
            </w:tcBorders>
            <w:hideMark/>
          </w:tcPr>
          <w:p w14:paraId="313214C3"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9533F4D" w14:textId="77777777" w:rsidR="00D275E0" w:rsidRPr="00143B84" w:rsidRDefault="00D275E0" w:rsidP="00141B9C">
            <w:pPr>
              <w:pStyle w:val="TAL"/>
              <w:rPr>
                <w:strike/>
              </w:rPr>
            </w:pPr>
            <w:r w:rsidRPr="00143B84">
              <w:rPr>
                <w:strike/>
              </w:rPr>
              <w:t>x</w:t>
            </w:r>
          </w:p>
        </w:tc>
      </w:tr>
      <w:tr w:rsidR="00D275E0" w14:paraId="6F6B3BBE"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B43039B" w14:textId="77777777" w:rsidR="00D275E0" w:rsidRPr="00141B9C" w:rsidRDefault="00D275E0" w:rsidP="00141B9C">
            <w:pPr>
              <w:pStyle w:val="TAL"/>
              <w:rPr>
                <w:strike/>
                <w:szCs w:val="18"/>
              </w:rPr>
            </w:pPr>
            <w:r w:rsidRPr="00141B9C">
              <w:rPr>
                <w:strike/>
                <w:szCs w:val="18"/>
              </w:rPr>
              <w:t>D.101</w:t>
            </w:r>
          </w:p>
        </w:tc>
        <w:tc>
          <w:tcPr>
            <w:tcW w:w="2338" w:type="dxa"/>
            <w:tcBorders>
              <w:top w:val="single" w:sz="4" w:space="0" w:color="auto"/>
              <w:left w:val="single" w:sz="4" w:space="0" w:color="auto"/>
              <w:bottom w:val="single" w:sz="4" w:space="0" w:color="auto"/>
              <w:right w:val="single" w:sz="4" w:space="0" w:color="auto"/>
            </w:tcBorders>
            <w:hideMark/>
          </w:tcPr>
          <w:p w14:paraId="14EE1DBD" w14:textId="77777777" w:rsidR="00D275E0" w:rsidRPr="00141B9C" w:rsidRDefault="00D275E0" w:rsidP="00141B9C">
            <w:pPr>
              <w:pStyle w:val="TAL"/>
              <w:rPr>
                <w:strike/>
                <w:szCs w:val="18"/>
              </w:rPr>
            </w:pPr>
            <w:r w:rsidRPr="00141B9C">
              <w:rPr>
                <w:strike/>
                <w:szCs w:val="18"/>
              </w:rPr>
              <w:t xml:space="preserve">PUSCH additional DM-RS positions </w:t>
            </w:r>
          </w:p>
        </w:tc>
        <w:tc>
          <w:tcPr>
            <w:tcW w:w="4252" w:type="dxa"/>
            <w:tcBorders>
              <w:top w:val="single" w:sz="4" w:space="0" w:color="auto"/>
              <w:left w:val="single" w:sz="4" w:space="0" w:color="auto"/>
              <w:bottom w:val="single" w:sz="4" w:space="0" w:color="auto"/>
              <w:right w:val="single" w:sz="4" w:space="0" w:color="auto"/>
            </w:tcBorders>
            <w:hideMark/>
          </w:tcPr>
          <w:p w14:paraId="0DF799A1" w14:textId="77777777" w:rsidR="00D275E0" w:rsidRPr="00141B9C" w:rsidRDefault="00D275E0" w:rsidP="00141B9C">
            <w:pPr>
              <w:pStyle w:val="TAL"/>
              <w:rPr>
                <w:strike/>
                <w:szCs w:val="18"/>
              </w:rPr>
            </w:pPr>
            <w:r w:rsidRPr="00141B9C">
              <w:rPr>
                <w:strike/>
                <w:szCs w:val="18"/>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tcPr>
          <w:p w14:paraId="6ECD7147" w14:textId="77777777" w:rsidR="00D275E0" w:rsidRPr="00143B84" w:rsidRDefault="00D275E0" w:rsidP="00141B9C">
            <w:pPr>
              <w:pStyle w:val="TAL"/>
              <w:rPr>
                <w:strike/>
              </w:rPr>
            </w:pPr>
          </w:p>
        </w:tc>
        <w:tc>
          <w:tcPr>
            <w:tcW w:w="920" w:type="dxa"/>
            <w:tcBorders>
              <w:top w:val="single" w:sz="4" w:space="0" w:color="auto"/>
              <w:left w:val="single" w:sz="4" w:space="0" w:color="auto"/>
              <w:bottom w:val="single" w:sz="4" w:space="0" w:color="auto"/>
              <w:right w:val="single" w:sz="4" w:space="0" w:color="auto"/>
            </w:tcBorders>
          </w:tcPr>
          <w:p w14:paraId="5A7FAF0C" w14:textId="77777777" w:rsidR="00D275E0" w:rsidRPr="00143B84" w:rsidRDefault="00D275E0" w:rsidP="00141B9C">
            <w:pPr>
              <w:pStyle w:val="TAL"/>
              <w:rPr>
                <w:strike/>
              </w:rPr>
            </w:pPr>
          </w:p>
        </w:tc>
      </w:tr>
      <w:tr w:rsidR="00D275E0" w14:paraId="6351E3AE"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FDFE6CC" w14:textId="77777777" w:rsidR="00D275E0" w:rsidRPr="00141B9C" w:rsidRDefault="00D275E0" w:rsidP="00141B9C">
            <w:pPr>
              <w:pStyle w:val="TAL"/>
              <w:rPr>
                <w:strike/>
                <w:szCs w:val="18"/>
              </w:rPr>
            </w:pPr>
            <w:r w:rsidRPr="00141B9C">
              <w:rPr>
                <w:strike/>
                <w:szCs w:val="18"/>
              </w:rPr>
              <w:t>D.102</w:t>
            </w:r>
          </w:p>
        </w:tc>
        <w:tc>
          <w:tcPr>
            <w:tcW w:w="2338" w:type="dxa"/>
            <w:tcBorders>
              <w:top w:val="single" w:sz="4" w:space="0" w:color="auto"/>
              <w:left w:val="single" w:sz="4" w:space="0" w:color="auto"/>
              <w:bottom w:val="single" w:sz="4" w:space="0" w:color="auto"/>
              <w:right w:val="single" w:sz="4" w:space="0" w:color="auto"/>
            </w:tcBorders>
            <w:hideMark/>
          </w:tcPr>
          <w:p w14:paraId="4BA62D33" w14:textId="77777777" w:rsidR="00D275E0" w:rsidRPr="00141B9C" w:rsidRDefault="00D275E0" w:rsidP="00141B9C">
            <w:pPr>
              <w:pStyle w:val="TAL"/>
              <w:rPr>
                <w:strike/>
                <w:szCs w:val="18"/>
              </w:rPr>
            </w:pPr>
            <w:r w:rsidRPr="00141B9C">
              <w:rPr>
                <w:strike/>
                <w:szCs w:val="18"/>
              </w:rPr>
              <w:t>PUCCH format</w:t>
            </w:r>
          </w:p>
        </w:tc>
        <w:tc>
          <w:tcPr>
            <w:tcW w:w="4252" w:type="dxa"/>
            <w:tcBorders>
              <w:top w:val="single" w:sz="4" w:space="0" w:color="auto"/>
              <w:left w:val="single" w:sz="4" w:space="0" w:color="auto"/>
              <w:bottom w:val="single" w:sz="4" w:space="0" w:color="auto"/>
              <w:right w:val="single" w:sz="4" w:space="0" w:color="auto"/>
            </w:tcBorders>
            <w:hideMark/>
          </w:tcPr>
          <w:p w14:paraId="4120D891" w14:textId="77777777" w:rsidR="00D275E0" w:rsidRPr="00141B9C" w:rsidRDefault="00D275E0" w:rsidP="00141B9C">
            <w:pPr>
              <w:pStyle w:val="TAL"/>
              <w:rPr>
                <w:strike/>
                <w:szCs w:val="18"/>
              </w:rPr>
            </w:pPr>
            <w:r w:rsidRPr="00141B9C">
              <w:rPr>
                <w:strike/>
                <w:szCs w:val="18"/>
              </w:rPr>
              <w:t>Declaration of the supported PUCCH format(s) as specified in</w:t>
            </w:r>
            <w:r w:rsidRPr="00141B9C">
              <w:rPr>
                <w:strike/>
              </w:rPr>
              <w:t xml:space="preserve"> TS 38.211 </w:t>
            </w:r>
            <w:r w:rsidRPr="00141B9C">
              <w:rPr>
                <w:strike/>
                <w:szCs w:val="18"/>
              </w:rPr>
              <w:t>[17],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242100C1"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126A9EE" w14:textId="77777777" w:rsidR="00D275E0" w:rsidRPr="00143B84" w:rsidRDefault="00D275E0" w:rsidP="00141B9C">
            <w:pPr>
              <w:pStyle w:val="TAL"/>
              <w:rPr>
                <w:strike/>
              </w:rPr>
            </w:pPr>
            <w:r w:rsidRPr="00143B84">
              <w:rPr>
                <w:strike/>
              </w:rPr>
              <w:t>x</w:t>
            </w:r>
          </w:p>
        </w:tc>
      </w:tr>
      <w:tr w:rsidR="00D275E0" w14:paraId="448F6A7D"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986A58" w14:textId="77777777" w:rsidR="00D275E0" w:rsidRPr="00141B9C" w:rsidRDefault="00D275E0" w:rsidP="00141B9C">
            <w:pPr>
              <w:pStyle w:val="TAL"/>
              <w:rPr>
                <w:strike/>
                <w:szCs w:val="18"/>
              </w:rPr>
            </w:pPr>
            <w:r w:rsidRPr="00141B9C">
              <w:rPr>
                <w:strike/>
                <w:szCs w:val="18"/>
              </w:rPr>
              <w:t>D.103</w:t>
            </w:r>
          </w:p>
        </w:tc>
        <w:tc>
          <w:tcPr>
            <w:tcW w:w="2338" w:type="dxa"/>
            <w:tcBorders>
              <w:top w:val="single" w:sz="4" w:space="0" w:color="auto"/>
              <w:left w:val="single" w:sz="4" w:space="0" w:color="auto"/>
              <w:bottom w:val="single" w:sz="4" w:space="0" w:color="auto"/>
              <w:right w:val="single" w:sz="4" w:space="0" w:color="auto"/>
            </w:tcBorders>
            <w:hideMark/>
          </w:tcPr>
          <w:p w14:paraId="0D348D89" w14:textId="77777777" w:rsidR="00D275E0" w:rsidRPr="00141B9C" w:rsidRDefault="00D275E0" w:rsidP="00141B9C">
            <w:pPr>
              <w:pStyle w:val="TAL"/>
              <w:rPr>
                <w:strike/>
                <w:szCs w:val="18"/>
              </w:rPr>
            </w:pPr>
            <w:r w:rsidRPr="00141B9C">
              <w:rPr>
                <w:strike/>
                <w:szCs w:val="18"/>
              </w:rPr>
              <w:t>PRACH format and SCS</w:t>
            </w:r>
          </w:p>
        </w:tc>
        <w:tc>
          <w:tcPr>
            <w:tcW w:w="4252" w:type="dxa"/>
            <w:tcBorders>
              <w:top w:val="single" w:sz="4" w:space="0" w:color="auto"/>
              <w:left w:val="single" w:sz="4" w:space="0" w:color="auto"/>
              <w:bottom w:val="single" w:sz="4" w:space="0" w:color="auto"/>
              <w:right w:val="single" w:sz="4" w:space="0" w:color="auto"/>
            </w:tcBorders>
            <w:hideMark/>
          </w:tcPr>
          <w:p w14:paraId="342672E6" w14:textId="77777777" w:rsidR="00D275E0" w:rsidRPr="00141B9C" w:rsidRDefault="00D275E0" w:rsidP="00141B9C">
            <w:pPr>
              <w:pStyle w:val="TAL"/>
              <w:rPr>
                <w:strike/>
                <w:szCs w:val="18"/>
              </w:rPr>
            </w:pPr>
            <w:r w:rsidRPr="00141B9C">
              <w:rPr>
                <w:strike/>
                <w:szCs w:val="18"/>
              </w:rPr>
              <w:t xml:space="preserve">Declaration of the supported PRACH format(s) </w:t>
            </w:r>
            <w:r w:rsidRPr="00141B9C">
              <w:rPr>
                <w:strike/>
              </w:rPr>
              <w:t>as specified in TS 38.211 [17],</w:t>
            </w:r>
            <w:r w:rsidRPr="00141B9C">
              <w:rPr>
                <w:strike/>
                <w:szCs w:val="18"/>
              </w:rPr>
              <w:t xml:space="preserve"> i.e., </w:t>
            </w:r>
            <w:r w:rsidRPr="00141B9C">
              <w:rPr>
                <w:strike/>
                <w:szCs w:val="18"/>
                <w:lang w:eastAsia="zh-CN"/>
              </w:rPr>
              <w:t xml:space="preserve">format: </w:t>
            </w:r>
            <w:r w:rsidRPr="00141B9C">
              <w:rPr>
                <w:strike/>
                <w:szCs w:val="18"/>
              </w:rPr>
              <w:t>0, A1, A2, A3, B4, C0, C2.</w:t>
            </w:r>
          </w:p>
          <w:p w14:paraId="4212A8E3" w14:textId="77777777" w:rsidR="00D275E0" w:rsidRPr="00141B9C" w:rsidRDefault="00D275E0" w:rsidP="00141B9C">
            <w:pPr>
              <w:pStyle w:val="TAL"/>
              <w:rPr>
                <w:strike/>
                <w:szCs w:val="18"/>
              </w:rPr>
            </w:pPr>
            <w:r w:rsidRPr="00141B9C">
              <w:rPr>
                <w:strike/>
                <w:szCs w:val="18"/>
              </w:rPr>
              <w:t xml:space="preserve">Declaration of the supported </w:t>
            </w:r>
            <w:r w:rsidRPr="00141B9C">
              <w:rPr>
                <w:strike/>
                <w:szCs w:val="18"/>
                <w:lang w:eastAsia="zh-CN"/>
              </w:rPr>
              <w:t xml:space="preserve">SCS(s) per supported PRACH format with </w:t>
            </w:r>
            <w:r w:rsidRPr="00141B9C">
              <w:rPr>
                <w:strike/>
              </w:rPr>
              <w:t xml:space="preserve">short sequence, as specified in TS 38.211 [17], i.e., </w:t>
            </w:r>
            <w:r w:rsidRPr="00141B9C">
              <w:rPr>
                <w:strike/>
                <w:szCs w:val="18"/>
              </w:rPr>
              <w:t>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60E5E34E"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6E4E152E" w14:textId="77777777" w:rsidR="00D275E0" w:rsidRPr="00143B84" w:rsidRDefault="00D275E0" w:rsidP="00141B9C">
            <w:pPr>
              <w:pStyle w:val="TAL"/>
              <w:rPr>
                <w:strike/>
              </w:rPr>
            </w:pPr>
            <w:r w:rsidRPr="00143B84">
              <w:rPr>
                <w:strike/>
              </w:rPr>
              <w:t>x</w:t>
            </w:r>
          </w:p>
        </w:tc>
      </w:tr>
      <w:tr w:rsidR="00D275E0" w14:paraId="4439305D"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CF52316" w14:textId="77777777" w:rsidR="00D275E0" w:rsidRPr="00141B9C" w:rsidRDefault="00D275E0" w:rsidP="00141B9C">
            <w:pPr>
              <w:pStyle w:val="TAL"/>
              <w:rPr>
                <w:strike/>
                <w:szCs w:val="18"/>
              </w:rPr>
            </w:pPr>
            <w:r w:rsidRPr="00141B9C">
              <w:rPr>
                <w:strike/>
              </w:rPr>
              <w:t>D.104</w:t>
            </w:r>
          </w:p>
        </w:tc>
        <w:tc>
          <w:tcPr>
            <w:tcW w:w="2338" w:type="dxa"/>
            <w:tcBorders>
              <w:top w:val="single" w:sz="4" w:space="0" w:color="auto"/>
              <w:left w:val="single" w:sz="4" w:space="0" w:color="auto"/>
              <w:bottom w:val="single" w:sz="4" w:space="0" w:color="auto"/>
              <w:right w:val="single" w:sz="4" w:space="0" w:color="auto"/>
            </w:tcBorders>
            <w:hideMark/>
          </w:tcPr>
          <w:p w14:paraId="734FEF7C" w14:textId="77777777" w:rsidR="00D275E0" w:rsidRPr="00141B9C" w:rsidRDefault="00D275E0" w:rsidP="00141B9C">
            <w:pPr>
              <w:pStyle w:val="TAL"/>
              <w:rPr>
                <w:strike/>
                <w:szCs w:val="18"/>
              </w:rPr>
            </w:pPr>
            <w:r w:rsidRPr="00141B9C">
              <w:rPr>
                <w:strike/>
                <w:szCs w:val="18"/>
                <w:lang w:eastAsia="zh-CN"/>
              </w:rPr>
              <w:t>A</w:t>
            </w:r>
            <w:r w:rsidRPr="00141B9C">
              <w:rPr>
                <w:strike/>
                <w:szCs w:val="18"/>
              </w:rPr>
              <w:t xml:space="preserve">dditional DM-RS </w:t>
            </w:r>
            <w:r w:rsidRPr="00141B9C">
              <w:rPr>
                <w:strike/>
                <w:szCs w:val="18"/>
                <w:lang w:eastAsia="zh-CN"/>
              </w:rPr>
              <w:t>for PUCCH format 3</w:t>
            </w:r>
          </w:p>
        </w:tc>
        <w:tc>
          <w:tcPr>
            <w:tcW w:w="4252" w:type="dxa"/>
            <w:tcBorders>
              <w:top w:val="single" w:sz="4" w:space="0" w:color="auto"/>
              <w:left w:val="single" w:sz="4" w:space="0" w:color="auto"/>
              <w:bottom w:val="single" w:sz="4" w:space="0" w:color="auto"/>
              <w:right w:val="single" w:sz="4" w:space="0" w:color="auto"/>
            </w:tcBorders>
            <w:hideMark/>
          </w:tcPr>
          <w:p w14:paraId="5CA368D9" w14:textId="77777777" w:rsidR="00D275E0" w:rsidRPr="00141B9C" w:rsidRDefault="00D275E0" w:rsidP="00141B9C">
            <w:pPr>
              <w:pStyle w:val="TAL"/>
              <w:rPr>
                <w:strike/>
                <w:szCs w:val="18"/>
              </w:rPr>
            </w:pPr>
            <w:r w:rsidRPr="00141B9C">
              <w:rPr>
                <w:strike/>
                <w:szCs w:val="18"/>
              </w:rPr>
              <w:t>Declaration of the supported additional DM-RS for PUCCH format 3: without additional DM-RS,</w:t>
            </w:r>
            <w:r w:rsidRPr="00141B9C">
              <w:rPr>
                <w:strike/>
                <w:szCs w:val="18"/>
                <w:lang w:eastAsia="zh-CN"/>
              </w:rPr>
              <w:t xml:space="preserve"> </w:t>
            </w:r>
            <w:r w:rsidRPr="00141B9C">
              <w:rPr>
                <w:strike/>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03FA2FF7"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300ED61F" w14:textId="77777777" w:rsidR="00D275E0" w:rsidRPr="00143B84" w:rsidRDefault="00D275E0" w:rsidP="00141B9C">
            <w:pPr>
              <w:pStyle w:val="TAL"/>
              <w:rPr>
                <w:strike/>
              </w:rPr>
            </w:pPr>
            <w:r w:rsidRPr="00143B84">
              <w:rPr>
                <w:strike/>
                <w:szCs w:val="18"/>
              </w:rPr>
              <w:t>x</w:t>
            </w:r>
          </w:p>
        </w:tc>
      </w:tr>
      <w:tr w:rsidR="00D275E0" w14:paraId="11C9858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101361A" w14:textId="77777777" w:rsidR="00D275E0" w:rsidRPr="00141B9C" w:rsidRDefault="00D275E0" w:rsidP="00141B9C">
            <w:pPr>
              <w:pStyle w:val="TAL"/>
              <w:rPr>
                <w:strike/>
              </w:rPr>
            </w:pPr>
            <w:r w:rsidRPr="00141B9C">
              <w:rPr>
                <w:strike/>
              </w:rPr>
              <w:t>D.10</w:t>
            </w:r>
            <w:r w:rsidRPr="00141B9C">
              <w:rPr>
                <w:strike/>
                <w:lang w:eastAsia="zh-CN"/>
              </w:rPr>
              <w:t>5</w:t>
            </w:r>
          </w:p>
        </w:tc>
        <w:tc>
          <w:tcPr>
            <w:tcW w:w="2338" w:type="dxa"/>
            <w:tcBorders>
              <w:top w:val="single" w:sz="4" w:space="0" w:color="auto"/>
              <w:left w:val="single" w:sz="4" w:space="0" w:color="auto"/>
              <w:bottom w:val="single" w:sz="4" w:space="0" w:color="auto"/>
              <w:right w:val="single" w:sz="4" w:space="0" w:color="auto"/>
            </w:tcBorders>
            <w:hideMark/>
          </w:tcPr>
          <w:p w14:paraId="068566E1" w14:textId="77777777" w:rsidR="00D275E0" w:rsidRPr="00141B9C" w:rsidRDefault="00D275E0" w:rsidP="00141B9C">
            <w:pPr>
              <w:pStyle w:val="TAL"/>
              <w:rPr>
                <w:strike/>
                <w:szCs w:val="18"/>
                <w:lang w:eastAsia="zh-CN"/>
              </w:rPr>
            </w:pPr>
            <w:r w:rsidRPr="00141B9C">
              <w:rPr>
                <w:strike/>
                <w:szCs w:val="18"/>
                <w:lang w:eastAsia="zh-CN"/>
              </w:rPr>
              <w:t>A</w:t>
            </w:r>
            <w:r w:rsidRPr="00141B9C">
              <w:rPr>
                <w:strike/>
                <w:szCs w:val="18"/>
              </w:rPr>
              <w:t xml:space="preserve">dditional DM-RS </w:t>
            </w:r>
            <w:r w:rsidRPr="00141B9C">
              <w:rPr>
                <w:strike/>
                <w:szCs w:val="18"/>
                <w:lang w:eastAsia="zh-CN"/>
              </w:rPr>
              <w:t>for PUCCH format 4</w:t>
            </w:r>
          </w:p>
        </w:tc>
        <w:tc>
          <w:tcPr>
            <w:tcW w:w="4252" w:type="dxa"/>
            <w:tcBorders>
              <w:top w:val="single" w:sz="4" w:space="0" w:color="auto"/>
              <w:left w:val="single" w:sz="4" w:space="0" w:color="auto"/>
              <w:bottom w:val="single" w:sz="4" w:space="0" w:color="auto"/>
              <w:right w:val="single" w:sz="4" w:space="0" w:color="auto"/>
            </w:tcBorders>
            <w:hideMark/>
          </w:tcPr>
          <w:p w14:paraId="46C87AA3" w14:textId="77777777" w:rsidR="00D275E0" w:rsidRPr="00141B9C" w:rsidRDefault="00D275E0" w:rsidP="00141B9C">
            <w:pPr>
              <w:pStyle w:val="TAL"/>
              <w:rPr>
                <w:strike/>
                <w:szCs w:val="18"/>
              </w:rPr>
            </w:pPr>
            <w:r w:rsidRPr="00141B9C">
              <w:rPr>
                <w:strike/>
                <w:szCs w:val="18"/>
              </w:rPr>
              <w:t>Declaration of the supported additional DM-RS for PUCCH format 4: without additional DM-RS,</w:t>
            </w:r>
            <w:r w:rsidRPr="00141B9C">
              <w:rPr>
                <w:strike/>
                <w:szCs w:val="18"/>
                <w:lang w:eastAsia="zh-CN"/>
              </w:rPr>
              <w:t xml:space="preserve"> </w:t>
            </w:r>
            <w:r w:rsidRPr="00141B9C">
              <w:rPr>
                <w:strike/>
                <w:szCs w:val="18"/>
              </w:rPr>
              <w:t>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415A233"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1CFC2FFC" w14:textId="77777777" w:rsidR="00D275E0" w:rsidRPr="00143B84" w:rsidRDefault="00D275E0" w:rsidP="00141B9C">
            <w:pPr>
              <w:pStyle w:val="TAL"/>
              <w:rPr>
                <w:strike/>
                <w:szCs w:val="18"/>
              </w:rPr>
            </w:pPr>
            <w:r w:rsidRPr="00143B84">
              <w:rPr>
                <w:strike/>
                <w:szCs w:val="18"/>
              </w:rPr>
              <w:t>x</w:t>
            </w:r>
          </w:p>
        </w:tc>
      </w:tr>
      <w:tr w:rsidR="00D275E0" w14:paraId="5033A9C5"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14619C" w14:textId="77777777" w:rsidR="00D275E0" w:rsidRPr="00141B9C" w:rsidRDefault="00D275E0" w:rsidP="00141B9C">
            <w:pPr>
              <w:pStyle w:val="TAL"/>
              <w:rPr>
                <w:strike/>
              </w:rPr>
            </w:pPr>
            <w:r w:rsidRPr="00141B9C">
              <w:rPr>
                <w:strike/>
              </w:rPr>
              <w:t>D.106</w:t>
            </w:r>
          </w:p>
        </w:tc>
        <w:tc>
          <w:tcPr>
            <w:tcW w:w="2338" w:type="dxa"/>
            <w:tcBorders>
              <w:top w:val="single" w:sz="4" w:space="0" w:color="auto"/>
              <w:left w:val="single" w:sz="4" w:space="0" w:color="auto"/>
              <w:bottom w:val="single" w:sz="4" w:space="0" w:color="auto"/>
              <w:right w:val="single" w:sz="4" w:space="0" w:color="auto"/>
            </w:tcBorders>
            <w:hideMark/>
          </w:tcPr>
          <w:p w14:paraId="57F18825" w14:textId="77777777" w:rsidR="00D275E0" w:rsidRPr="00141B9C" w:rsidRDefault="00D275E0" w:rsidP="00141B9C">
            <w:pPr>
              <w:pStyle w:val="TAL"/>
              <w:rPr>
                <w:strike/>
                <w:szCs w:val="18"/>
                <w:lang w:eastAsia="zh-CN"/>
              </w:rPr>
            </w:pPr>
            <w:r w:rsidRPr="00141B9C">
              <w:rPr>
                <w:strike/>
                <w:szCs w:val="18"/>
                <w:lang w:eastAsia="zh-CN"/>
              </w:rPr>
              <w:t xml:space="preserve">PUCCH multi-slot </w:t>
            </w:r>
          </w:p>
        </w:tc>
        <w:tc>
          <w:tcPr>
            <w:tcW w:w="4252" w:type="dxa"/>
            <w:tcBorders>
              <w:top w:val="single" w:sz="4" w:space="0" w:color="auto"/>
              <w:left w:val="single" w:sz="4" w:space="0" w:color="auto"/>
              <w:bottom w:val="single" w:sz="4" w:space="0" w:color="auto"/>
              <w:right w:val="single" w:sz="4" w:space="0" w:color="auto"/>
            </w:tcBorders>
            <w:hideMark/>
          </w:tcPr>
          <w:p w14:paraId="6800D1A0" w14:textId="77777777" w:rsidR="00D275E0" w:rsidRPr="00141B9C" w:rsidRDefault="00D275E0" w:rsidP="00141B9C">
            <w:pPr>
              <w:pStyle w:val="TAL"/>
              <w:rPr>
                <w:strike/>
                <w:szCs w:val="18"/>
              </w:rPr>
            </w:pPr>
            <w:r w:rsidRPr="00141B9C">
              <w:rPr>
                <w:strike/>
                <w:szCs w:val="18"/>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0276CD55"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22AFE011" w14:textId="77777777" w:rsidR="00D275E0" w:rsidRPr="00143B84" w:rsidRDefault="00D275E0" w:rsidP="00141B9C">
            <w:pPr>
              <w:pStyle w:val="TAL"/>
              <w:rPr>
                <w:strike/>
                <w:szCs w:val="18"/>
              </w:rPr>
            </w:pPr>
            <w:r w:rsidRPr="00143B84">
              <w:rPr>
                <w:strike/>
                <w:szCs w:val="18"/>
              </w:rPr>
              <w:t>x</w:t>
            </w:r>
          </w:p>
        </w:tc>
      </w:tr>
      <w:tr w:rsidR="00D275E0" w14:paraId="0F78B47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904C0E2" w14:textId="77777777" w:rsidR="00D275E0" w:rsidRPr="00141B9C" w:rsidRDefault="00D275E0" w:rsidP="00141B9C">
            <w:pPr>
              <w:pStyle w:val="TAL"/>
              <w:rPr>
                <w:strike/>
              </w:rPr>
            </w:pPr>
            <w:r w:rsidRPr="00141B9C">
              <w:rPr>
                <w:strike/>
                <w:lang w:eastAsia="zh-CN"/>
              </w:rPr>
              <w:t>D.107</w:t>
            </w:r>
          </w:p>
        </w:tc>
        <w:tc>
          <w:tcPr>
            <w:tcW w:w="2338" w:type="dxa"/>
            <w:tcBorders>
              <w:top w:val="single" w:sz="4" w:space="0" w:color="auto"/>
              <w:left w:val="single" w:sz="4" w:space="0" w:color="auto"/>
              <w:bottom w:val="single" w:sz="4" w:space="0" w:color="auto"/>
              <w:right w:val="single" w:sz="4" w:space="0" w:color="auto"/>
            </w:tcBorders>
            <w:hideMark/>
          </w:tcPr>
          <w:p w14:paraId="76688187" w14:textId="77777777" w:rsidR="00D275E0" w:rsidRPr="00141B9C" w:rsidRDefault="00D275E0" w:rsidP="00141B9C">
            <w:pPr>
              <w:pStyle w:val="TAL"/>
              <w:rPr>
                <w:strike/>
                <w:szCs w:val="18"/>
                <w:lang w:eastAsia="zh-CN"/>
              </w:rPr>
            </w:pPr>
            <w:r w:rsidRPr="00141B9C">
              <w:rPr>
                <w:strike/>
                <w:szCs w:val="18"/>
                <w:lang w:eastAsia="zh-CN"/>
              </w:rPr>
              <w:t>UL CA</w:t>
            </w:r>
          </w:p>
        </w:tc>
        <w:tc>
          <w:tcPr>
            <w:tcW w:w="4252" w:type="dxa"/>
            <w:tcBorders>
              <w:top w:val="single" w:sz="4" w:space="0" w:color="auto"/>
              <w:left w:val="single" w:sz="4" w:space="0" w:color="auto"/>
              <w:bottom w:val="single" w:sz="4" w:space="0" w:color="auto"/>
              <w:right w:val="single" w:sz="4" w:space="0" w:color="auto"/>
            </w:tcBorders>
            <w:hideMark/>
          </w:tcPr>
          <w:p w14:paraId="223E19AC" w14:textId="77777777" w:rsidR="00D275E0" w:rsidRPr="00141B9C" w:rsidRDefault="00D275E0" w:rsidP="00141B9C">
            <w:pPr>
              <w:pStyle w:val="TAL"/>
              <w:rPr>
                <w:strike/>
                <w:szCs w:val="18"/>
              </w:rPr>
            </w:pPr>
            <w:r w:rsidRPr="00141B9C">
              <w:rPr>
                <w:strike/>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436B9840" w14:textId="77777777" w:rsidR="00D275E0" w:rsidRPr="00143B84" w:rsidRDefault="00D275E0" w:rsidP="00141B9C">
            <w:pPr>
              <w:pStyle w:val="TAL"/>
              <w:rPr>
                <w:strike/>
              </w:rPr>
            </w:pPr>
            <w:r w:rsidRPr="00143B84">
              <w:rPr>
                <w:strike/>
              </w:rPr>
              <w:t>x</w:t>
            </w:r>
          </w:p>
        </w:tc>
        <w:tc>
          <w:tcPr>
            <w:tcW w:w="920" w:type="dxa"/>
            <w:tcBorders>
              <w:top w:val="single" w:sz="4" w:space="0" w:color="auto"/>
              <w:left w:val="single" w:sz="4" w:space="0" w:color="auto"/>
              <w:bottom w:val="single" w:sz="4" w:space="0" w:color="auto"/>
              <w:right w:val="single" w:sz="4" w:space="0" w:color="auto"/>
            </w:tcBorders>
            <w:hideMark/>
          </w:tcPr>
          <w:p w14:paraId="11BCB501" w14:textId="77777777" w:rsidR="00D275E0" w:rsidRPr="00143B84" w:rsidRDefault="00D275E0" w:rsidP="00141B9C">
            <w:pPr>
              <w:pStyle w:val="TAL"/>
              <w:rPr>
                <w:strike/>
                <w:szCs w:val="18"/>
              </w:rPr>
            </w:pPr>
            <w:r w:rsidRPr="00143B84">
              <w:rPr>
                <w:strike/>
                <w:szCs w:val="18"/>
                <w:lang w:eastAsia="zh-CN"/>
              </w:rPr>
              <w:t>x</w:t>
            </w:r>
          </w:p>
        </w:tc>
      </w:tr>
      <w:tr w:rsidR="00D275E0" w14:paraId="5FD76BEF"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4B00F8D" w14:textId="77777777" w:rsidR="00D275E0" w:rsidRPr="00141B9C" w:rsidRDefault="00D275E0" w:rsidP="00141B9C">
            <w:pPr>
              <w:pStyle w:val="TAL"/>
              <w:rPr>
                <w:strike/>
                <w:lang w:eastAsia="zh-CN"/>
              </w:rPr>
            </w:pPr>
            <w:r w:rsidRPr="00141B9C">
              <w:rPr>
                <w:strike/>
                <w:lang w:eastAsia="zh-CN"/>
              </w:rPr>
              <w:t>D.108</w:t>
            </w:r>
          </w:p>
        </w:tc>
        <w:tc>
          <w:tcPr>
            <w:tcW w:w="2338" w:type="dxa"/>
            <w:tcBorders>
              <w:top w:val="single" w:sz="4" w:space="0" w:color="auto"/>
              <w:left w:val="single" w:sz="4" w:space="0" w:color="auto"/>
              <w:bottom w:val="single" w:sz="4" w:space="0" w:color="auto"/>
              <w:right w:val="single" w:sz="4" w:space="0" w:color="auto"/>
            </w:tcBorders>
            <w:hideMark/>
          </w:tcPr>
          <w:p w14:paraId="1151514B" w14:textId="77777777" w:rsidR="00D275E0" w:rsidRPr="00141B9C" w:rsidRDefault="00D275E0" w:rsidP="00141B9C">
            <w:pPr>
              <w:pStyle w:val="TAL"/>
              <w:rPr>
                <w:strike/>
                <w:szCs w:val="18"/>
                <w:lang w:eastAsia="zh-CN"/>
              </w:rPr>
            </w:pPr>
            <w:r w:rsidRPr="00141B9C">
              <w:rPr>
                <w:strike/>
                <w:lang w:eastAsia="zh-CN"/>
              </w:rPr>
              <w:t>High speed train</w:t>
            </w:r>
          </w:p>
        </w:tc>
        <w:tc>
          <w:tcPr>
            <w:tcW w:w="4252" w:type="dxa"/>
            <w:tcBorders>
              <w:top w:val="single" w:sz="4" w:space="0" w:color="auto"/>
              <w:left w:val="single" w:sz="4" w:space="0" w:color="auto"/>
              <w:bottom w:val="single" w:sz="4" w:space="0" w:color="auto"/>
              <w:right w:val="single" w:sz="4" w:space="0" w:color="auto"/>
            </w:tcBorders>
            <w:hideMark/>
          </w:tcPr>
          <w:p w14:paraId="77A85F24" w14:textId="77777777" w:rsidR="00D275E0" w:rsidRPr="00141B9C" w:rsidRDefault="00D275E0" w:rsidP="00141B9C">
            <w:pPr>
              <w:pStyle w:val="TAL"/>
              <w:rPr>
                <w:strike/>
                <w:szCs w:val="18"/>
                <w:lang w:eastAsia="zh-CN"/>
              </w:rPr>
            </w:pPr>
            <w:r w:rsidRPr="00141B9C">
              <w:rPr>
                <w:strike/>
                <w:lang w:eastAsia="zh-CN"/>
              </w:rPr>
              <w:t>Declaration of high speed train scenario support, i.e. HST support or no HST support</w:t>
            </w:r>
          </w:p>
        </w:tc>
        <w:tc>
          <w:tcPr>
            <w:tcW w:w="851" w:type="dxa"/>
            <w:tcBorders>
              <w:top w:val="single" w:sz="4" w:space="0" w:color="auto"/>
              <w:left w:val="single" w:sz="4" w:space="0" w:color="auto"/>
              <w:bottom w:val="single" w:sz="4" w:space="0" w:color="auto"/>
              <w:right w:val="single" w:sz="4" w:space="0" w:color="auto"/>
            </w:tcBorders>
            <w:hideMark/>
          </w:tcPr>
          <w:p w14:paraId="1156F16D" w14:textId="77777777" w:rsidR="00D275E0" w:rsidRPr="00143B84" w:rsidRDefault="00D275E0" w:rsidP="00141B9C">
            <w:pPr>
              <w:pStyle w:val="TAL"/>
              <w:rPr>
                <w:strike/>
              </w:rPr>
            </w:pPr>
            <w:r w:rsidRPr="00143B84">
              <w:rPr>
                <w:strike/>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F789420"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27AFB78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654A7A2" w14:textId="77777777" w:rsidR="00D275E0" w:rsidRPr="00141B9C" w:rsidRDefault="00D275E0" w:rsidP="00141B9C">
            <w:pPr>
              <w:pStyle w:val="TAL"/>
              <w:rPr>
                <w:strike/>
                <w:lang w:eastAsia="zh-CN"/>
              </w:rPr>
            </w:pPr>
            <w:r w:rsidRPr="00141B9C">
              <w:rPr>
                <w:strike/>
                <w:lang w:eastAsia="zh-CN"/>
              </w:rPr>
              <w:t>D.109</w:t>
            </w:r>
          </w:p>
        </w:tc>
        <w:tc>
          <w:tcPr>
            <w:tcW w:w="2338" w:type="dxa"/>
            <w:tcBorders>
              <w:top w:val="single" w:sz="4" w:space="0" w:color="auto"/>
              <w:left w:val="single" w:sz="4" w:space="0" w:color="auto"/>
              <w:bottom w:val="single" w:sz="4" w:space="0" w:color="auto"/>
              <w:right w:val="single" w:sz="4" w:space="0" w:color="auto"/>
            </w:tcBorders>
            <w:hideMark/>
          </w:tcPr>
          <w:p w14:paraId="58AFDCB3" w14:textId="77777777" w:rsidR="00D275E0" w:rsidRPr="00141B9C" w:rsidRDefault="00D275E0" w:rsidP="00141B9C">
            <w:pPr>
              <w:pStyle w:val="TAL"/>
              <w:rPr>
                <w:strike/>
                <w:lang w:eastAsia="zh-CN"/>
              </w:rPr>
            </w:pPr>
            <w:r w:rsidRPr="00141B9C">
              <w:rPr>
                <w:strike/>
                <w:lang w:eastAsia="zh-CN"/>
              </w:rPr>
              <w:t>Maximum speed of high speed train for PUSCH</w:t>
            </w:r>
          </w:p>
        </w:tc>
        <w:tc>
          <w:tcPr>
            <w:tcW w:w="4252" w:type="dxa"/>
            <w:tcBorders>
              <w:top w:val="single" w:sz="4" w:space="0" w:color="auto"/>
              <w:left w:val="single" w:sz="4" w:space="0" w:color="auto"/>
              <w:bottom w:val="single" w:sz="4" w:space="0" w:color="auto"/>
              <w:right w:val="single" w:sz="4" w:space="0" w:color="auto"/>
            </w:tcBorders>
            <w:hideMark/>
          </w:tcPr>
          <w:p w14:paraId="6DB2999D" w14:textId="77777777" w:rsidR="00D275E0" w:rsidRPr="00141B9C" w:rsidRDefault="00D275E0" w:rsidP="00141B9C">
            <w:pPr>
              <w:pStyle w:val="TAL"/>
              <w:rPr>
                <w:strike/>
                <w:lang w:eastAsia="zh-CN"/>
              </w:rPr>
            </w:pPr>
            <w:r w:rsidRPr="00141B9C">
              <w:rPr>
                <w:strike/>
                <w:lang w:eastAsia="zh-CN"/>
              </w:rPr>
              <w:t xml:space="preserve">Declaration of supported maximum speed for high speed train scenario, i.e. 350 km/h or 500 km/h. </w:t>
            </w:r>
          </w:p>
          <w:p w14:paraId="77BC0D06" w14:textId="77777777" w:rsidR="00D275E0" w:rsidRPr="00141B9C" w:rsidRDefault="00D275E0" w:rsidP="00141B9C">
            <w:pPr>
              <w:pStyle w:val="TAL"/>
              <w:rPr>
                <w:strike/>
                <w:lang w:eastAsia="zh-CN"/>
              </w:rPr>
            </w:pPr>
            <w:r w:rsidRPr="00141B9C">
              <w:rPr>
                <w:strike/>
                <w:lang w:eastAsia="zh-CN"/>
              </w:rPr>
              <w:t>This declaration is applicable to PUSCH for high speed train and UL timing adjustment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044C9C17" w14:textId="77777777" w:rsidR="00D275E0" w:rsidRPr="00143B84" w:rsidRDefault="00D275E0" w:rsidP="00141B9C">
            <w:pPr>
              <w:pStyle w:val="TAL"/>
              <w:rPr>
                <w:strike/>
                <w:lang w:eastAsia="zh-CN"/>
              </w:rPr>
            </w:pPr>
            <w:r w:rsidRPr="00143B84">
              <w:rPr>
                <w:strike/>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0A0CCA0B"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69761868"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B1F897C" w14:textId="77777777" w:rsidR="00D275E0" w:rsidRPr="00141B9C" w:rsidRDefault="00D275E0" w:rsidP="00141B9C">
            <w:pPr>
              <w:pStyle w:val="TAL"/>
              <w:rPr>
                <w:strike/>
                <w:lang w:eastAsia="zh-CN"/>
              </w:rPr>
            </w:pPr>
            <w:r w:rsidRPr="00141B9C">
              <w:rPr>
                <w:strike/>
                <w:szCs w:val="18"/>
                <w:lang w:eastAsia="zh-CN"/>
              </w:rPr>
              <w:t>D.110</w:t>
            </w:r>
          </w:p>
        </w:tc>
        <w:tc>
          <w:tcPr>
            <w:tcW w:w="2338" w:type="dxa"/>
            <w:tcBorders>
              <w:top w:val="single" w:sz="4" w:space="0" w:color="auto"/>
              <w:left w:val="single" w:sz="4" w:space="0" w:color="auto"/>
              <w:bottom w:val="single" w:sz="4" w:space="0" w:color="auto"/>
              <w:right w:val="single" w:sz="4" w:space="0" w:color="auto"/>
            </w:tcBorders>
            <w:hideMark/>
          </w:tcPr>
          <w:p w14:paraId="23EA27AD" w14:textId="77777777" w:rsidR="00D275E0" w:rsidRPr="00141B9C" w:rsidRDefault="00D275E0" w:rsidP="00141B9C">
            <w:pPr>
              <w:pStyle w:val="TAL"/>
              <w:rPr>
                <w:strike/>
                <w:lang w:eastAsia="zh-CN"/>
              </w:rPr>
            </w:pPr>
            <w:r w:rsidRPr="00141B9C">
              <w:rPr>
                <w:strike/>
                <w:lang w:val="x-none" w:eastAsia="ja-JP"/>
              </w:rPr>
              <w:t xml:space="preserve">PRACH </w:t>
            </w:r>
            <w:r w:rsidRPr="00141B9C">
              <w:rPr>
                <w:strike/>
                <w:lang w:eastAsia="ja-JP"/>
              </w:rPr>
              <w:t>format for high</w:t>
            </w:r>
            <w:r w:rsidRPr="00141B9C">
              <w:rPr>
                <w:strike/>
                <w:lang w:val="x-none" w:eastAsia="ja-JP"/>
              </w:rPr>
              <w:t xml:space="preserve"> speed train</w:t>
            </w:r>
          </w:p>
        </w:tc>
        <w:tc>
          <w:tcPr>
            <w:tcW w:w="4252" w:type="dxa"/>
            <w:tcBorders>
              <w:top w:val="single" w:sz="4" w:space="0" w:color="auto"/>
              <w:left w:val="single" w:sz="4" w:space="0" w:color="auto"/>
              <w:bottom w:val="single" w:sz="4" w:space="0" w:color="auto"/>
              <w:right w:val="single" w:sz="4" w:space="0" w:color="auto"/>
            </w:tcBorders>
            <w:hideMark/>
          </w:tcPr>
          <w:p w14:paraId="6900D237" w14:textId="77777777" w:rsidR="00D275E0" w:rsidRPr="00141B9C" w:rsidRDefault="00D275E0" w:rsidP="00141B9C">
            <w:pPr>
              <w:pStyle w:val="TAL"/>
              <w:rPr>
                <w:strike/>
                <w:szCs w:val="18"/>
                <w:lang w:eastAsia="zh-CN"/>
              </w:rPr>
            </w:pPr>
            <w:r w:rsidRPr="00141B9C">
              <w:rPr>
                <w:rFonts w:eastAsiaTheme="minorEastAsia"/>
                <w:strike/>
                <w:szCs w:val="18"/>
                <w:lang w:eastAsia="zh-CN"/>
              </w:rPr>
              <w:t>Declaration of supported PRACH format(s) for high speed train scenario, i.e. format 0 restricted set type A, format 0 restricted set type B, format A2, format B4, format C2.</w:t>
            </w:r>
          </w:p>
          <w:p w14:paraId="5F8D74ED" w14:textId="77777777" w:rsidR="00D275E0" w:rsidRPr="00141B9C" w:rsidRDefault="00D275E0" w:rsidP="00141B9C">
            <w:pPr>
              <w:pStyle w:val="TAL"/>
              <w:rPr>
                <w:strike/>
                <w:lang w:eastAsia="zh-CN"/>
              </w:rPr>
            </w:pPr>
            <w:r w:rsidRPr="00141B9C">
              <w:rPr>
                <w:rFonts w:eastAsiaTheme="minorEastAsia"/>
                <w:strike/>
                <w:szCs w:val="18"/>
                <w:lang w:eastAsia="zh-CN"/>
              </w:rPr>
              <w:t>This declaration is applicable to PRACH for high speed train only if BS declares to support high speed train in D.108.</w:t>
            </w:r>
          </w:p>
        </w:tc>
        <w:tc>
          <w:tcPr>
            <w:tcW w:w="851" w:type="dxa"/>
            <w:tcBorders>
              <w:top w:val="single" w:sz="4" w:space="0" w:color="auto"/>
              <w:left w:val="single" w:sz="4" w:space="0" w:color="auto"/>
              <w:bottom w:val="single" w:sz="4" w:space="0" w:color="auto"/>
              <w:right w:val="single" w:sz="4" w:space="0" w:color="auto"/>
            </w:tcBorders>
            <w:hideMark/>
          </w:tcPr>
          <w:p w14:paraId="50CB85FB" w14:textId="77777777" w:rsidR="00D275E0" w:rsidRPr="00143B84" w:rsidRDefault="00D275E0" w:rsidP="00141B9C">
            <w:pPr>
              <w:pStyle w:val="TAL"/>
              <w:rPr>
                <w:strike/>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2ADFDEE1"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56FEC5A5"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93303C" w14:textId="77777777" w:rsidR="00D275E0" w:rsidRPr="00141B9C" w:rsidRDefault="00D275E0" w:rsidP="00141B9C">
            <w:pPr>
              <w:pStyle w:val="TAL"/>
              <w:rPr>
                <w:strike/>
                <w:szCs w:val="18"/>
                <w:lang w:eastAsia="zh-CN"/>
              </w:rPr>
            </w:pPr>
            <w:r w:rsidRPr="00141B9C">
              <w:rPr>
                <w:strike/>
                <w:szCs w:val="18"/>
                <w:lang w:eastAsia="zh-CN"/>
              </w:rPr>
              <w:t>D.111</w:t>
            </w:r>
          </w:p>
        </w:tc>
        <w:tc>
          <w:tcPr>
            <w:tcW w:w="2338" w:type="dxa"/>
            <w:tcBorders>
              <w:top w:val="single" w:sz="4" w:space="0" w:color="auto"/>
              <w:left w:val="single" w:sz="4" w:space="0" w:color="auto"/>
              <w:bottom w:val="single" w:sz="4" w:space="0" w:color="auto"/>
              <w:right w:val="single" w:sz="4" w:space="0" w:color="auto"/>
            </w:tcBorders>
            <w:hideMark/>
          </w:tcPr>
          <w:p w14:paraId="13AE6190" w14:textId="77777777" w:rsidR="00D275E0" w:rsidRPr="00141B9C" w:rsidRDefault="00D275E0" w:rsidP="00141B9C">
            <w:pPr>
              <w:pStyle w:val="TAL"/>
              <w:rPr>
                <w:strike/>
                <w:lang w:val="x-none" w:eastAsia="ja-JP"/>
              </w:rPr>
            </w:pPr>
            <w:r w:rsidRPr="00141B9C">
              <w:rPr>
                <w:strike/>
                <w:lang w:val="en-US" w:eastAsia="ja-JP"/>
              </w:rPr>
              <w:t>Interlaced formats</w:t>
            </w:r>
          </w:p>
        </w:tc>
        <w:tc>
          <w:tcPr>
            <w:tcW w:w="4252" w:type="dxa"/>
            <w:tcBorders>
              <w:top w:val="single" w:sz="4" w:space="0" w:color="auto"/>
              <w:left w:val="single" w:sz="4" w:space="0" w:color="auto"/>
              <w:bottom w:val="single" w:sz="4" w:space="0" w:color="auto"/>
              <w:right w:val="single" w:sz="4" w:space="0" w:color="auto"/>
            </w:tcBorders>
            <w:hideMark/>
          </w:tcPr>
          <w:p w14:paraId="23E19D38" w14:textId="77777777" w:rsidR="00D275E0" w:rsidRPr="00141B9C" w:rsidRDefault="00D275E0" w:rsidP="00141B9C">
            <w:pPr>
              <w:pStyle w:val="TAL"/>
              <w:rPr>
                <w:rFonts w:eastAsiaTheme="minorEastAsia"/>
                <w:strike/>
                <w:szCs w:val="18"/>
                <w:lang w:eastAsia="zh-CN"/>
              </w:rPr>
            </w:pPr>
            <w:r w:rsidRPr="00141B9C">
              <w:rPr>
                <w:rFonts w:eastAsiaTheme="minorEastAsia"/>
                <w:strike/>
                <w:lang w:eastAsia="zh-CN"/>
              </w:rPr>
              <w:t>Declaration of support of interlaced PUSCH and PUCCH formats.</w:t>
            </w:r>
          </w:p>
        </w:tc>
        <w:tc>
          <w:tcPr>
            <w:tcW w:w="851" w:type="dxa"/>
            <w:tcBorders>
              <w:top w:val="single" w:sz="4" w:space="0" w:color="auto"/>
              <w:left w:val="single" w:sz="4" w:space="0" w:color="auto"/>
              <w:bottom w:val="single" w:sz="4" w:space="0" w:color="auto"/>
              <w:right w:val="single" w:sz="4" w:space="0" w:color="auto"/>
            </w:tcBorders>
            <w:hideMark/>
          </w:tcPr>
          <w:p w14:paraId="215920E6" w14:textId="77777777" w:rsidR="00D275E0" w:rsidRPr="00143B84" w:rsidRDefault="00D275E0" w:rsidP="00141B9C">
            <w:pPr>
              <w:pStyle w:val="TAL"/>
              <w:rPr>
                <w:strike/>
                <w:szCs w:val="18"/>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734FC9D4"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0648F166"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F1400F" w14:textId="77777777" w:rsidR="00D275E0" w:rsidRPr="00141B9C" w:rsidRDefault="00D275E0" w:rsidP="00141B9C">
            <w:pPr>
              <w:pStyle w:val="TAL"/>
              <w:rPr>
                <w:strike/>
                <w:szCs w:val="18"/>
                <w:lang w:eastAsia="zh-CN"/>
              </w:rPr>
            </w:pPr>
            <w:r w:rsidRPr="00141B9C">
              <w:rPr>
                <w:strike/>
                <w:szCs w:val="18"/>
                <w:lang w:eastAsia="zh-CN"/>
              </w:rPr>
              <w:lastRenderedPageBreak/>
              <w:t>D.112</w:t>
            </w:r>
          </w:p>
        </w:tc>
        <w:tc>
          <w:tcPr>
            <w:tcW w:w="2338" w:type="dxa"/>
            <w:tcBorders>
              <w:top w:val="single" w:sz="4" w:space="0" w:color="auto"/>
              <w:left w:val="single" w:sz="4" w:space="0" w:color="auto"/>
              <w:bottom w:val="single" w:sz="4" w:space="0" w:color="auto"/>
              <w:right w:val="single" w:sz="4" w:space="0" w:color="auto"/>
            </w:tcBorders>
            <w:hideMark/>
          </w:tcPr>
          <w:p w14:paraId="70332F40" w14:textId="77777777" w:rsidR="00D275E0" w:rsidRPr="00141B9C" w:rsidRDefault="00D275E0" w:rsidP="00141B9C">
            <w:pPr>
              <w:pStyle w:val="TAL"/>
              <w:rPr>
                <w:strike/>
                <w:lang w:val="x-none" w:eastAsia="ja-JP"/>
              </w:rPr>
            </w:pPr>
            <w:r w:rsidRPr="00141B9C">
              <w:rPr>
                <w:strike/>
              </w:rPr>
              <w:t>PRACH format with L</w:t>
            </w:r>
            <w:r w:rsidRPr="00141B9C">
              <w:rPr>
                <w:strike/>
                <w:vertAlign w:val="subscript"/>
              </w:rPr>
              <w:t>RA</w:t>
            </w:r>
            <w:r w:rsidRPr="00141B9C">
              <w:rPr>
                <w:strike/>
              </w:rPr>
              <w:t xml:space="preserve"> = 1151 for 15 kHz SCS and L</w:t>
            </w:r>
            <w:r w:rsidRPr="00141B9C">
              <w:rPr>
                <w:strike/>
                <w:vertAlign w:val="subscript"/>
              </w:rPr>
              <w:t>RA</w:t>
            </w:r>
            <w:r w:rsidRPr="00141B9C">
              <w:rPr>
                <w:strike/>
              </w:rPr>
              <w:t xml:space="preserve"> = 571 for 30 kHz SCS</w:t>
            </w:r>
          </w:p>
        </w:tc>
        <w:tc>
          <w:tcPr>
            <w:tcW w:w="4252" w:type="dxa"/>
            <w:tcBorders>
              <w:top w:val="single" w:sz="4" w:space="0" w:color="auto"/>
              <w:left w:val="single" w:sz="4" w:space="0" w:color="auto"/>
              <w:bottom w:val="single" w:sz="4" w:space="0" w:color="auto"/>
              <w:right w:val="single" w:sz="4" w:space="0" w:color="auto"/>
            </w:tcBorders>
            <w:hideMark/>
          </w:tcPr>
          <w:p w14:paraId="76A8A61A" w14:textId="77777777" w:rsidR="00D275E0" w:rsidRPr="00141B9C" w:rsidRDefault="00D275E0" w:rsidP="00141B9C">
            <w:pPr>
              <w:pStyle w:val="TAL"/>
              <w:rPr>
                <w:strike/>
                <w:lang w:val="en-US"/>
              </w:rPr>
            </w:pPr>
            <w:r w:rsidRPr="00141B9C">
              <w:rPr>
                <w:strike/>
                <w:lang w:val="en-US"/>
              </w:rPr>
              <w:t>Declaration of the supported PRACH format(s) as specified in TS 38.211 [17], i.e., format: A2, B4, C2.</w:t>
            </w:r>
          </w:p>
          <w:p w14:paraId="3EF93D64" w14:textId="77777777" w:rsidR="00D275E0" w:rsidRPr="00141B9C" w:rsidRDefault="00D275E0" w:rsidP="00141B9C">
            <w:pPr>
              <w:pStyle w:val="TAL"/>
              <w:rPr>
                <w:strike/>
                <w:lang w:val="en-US"/>
              </w:rPr>
            </w:pPr>
            <w:r w:rsidRPr="00141B9C">
              <w:rPr>
                <w:strike/>
                <w:lang w:val="en-US"/>
              </w:rPr>
              <w:t> </w:t>
            </w:r>
          </w:p>
          <w:p w14:paraId="7AB4E83C" w14:textId="77777777" w:rsidR="00D275E0" w:rsidRPr="00141B9C" w:rsidRDefault="00D275E0" w:rsidP="00141B9C">
            <w:pPr>
              <w:pStyle w:val="TAL"/>
              <w:rPr>
                <w:rFonts w:eastAsiaTheme="minorEastAsia"/>
                <w:strike/>
                <w:szCs w:val="18"/>
                <w:lang w:eastAsia="zh-CN"/>
              </w:rPr>
            </w:pPr>
            <w:r w:rsidRPr="00141B9C">
              <w:rPr>
                <w:strike/>
                <w:lang w:val="en-US"/>
              </w:rPr>
              <w:t>Declaration of the supported SCS(s) per supported PRACH format as specified in TS 38.211 [17],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093E4DDF" w14:textId="77777777" w:rsidR="00D275E0" w:rsidRPr="00143B84" w:rsidRDefault="00D275E0" w:rsidP="00141B9C">
            <w:pPr>
              <w:pStyle w:val="TAL"/>
              <w:rPr>
                <w:strike/>
                <w:szCs w:val="18"/>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363E1218"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1D64CAF1"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7617EE4" w14:textId="77777777" w:rsidR="00D275E0" w:rsidRPr="00141B9C" w:rsidRDefault="00D275E0" w:rsidP="00141B9C">
            <w:pPr>
              <w:pStyle w:val="TAL"/>
              <w:rPr>
                <w:strike/>
                <w:szCs w:val="18"/>
                <w:lang w:eastAsia="zh-CN"/>
              </w:rPr>
            </w:pPr>
            <w:r w:rsidRPr="00141B9C">
              <w:rPr>
                <w:strike/>
                <w:szCs w:val="18"/>
                <w:lang w:eastAsia="zh-CN"/>
              </w:rPr>
              <w:t>D.113</w:t>
            </w:r>
          </w:p>
        </w:tc>
        <w:tc>
          <w:tcPr>
            <w:tcW w:w="2338" w:type="dxa"/>
            <w:tcBorders>
              <w:top w:val="single" w:sz="4" w:space="0" w:color="auto"/>
              <w:left w:val="single" w:sz="4" w:space="0" w:color="auto"/>
              <w:bottom w:val="single" w:sz="4" w:space="0" w:color="auto"/>
              <w:right w:val="single" w:sz="4" w:space="0" w:color="auto"/>
            </w:tcBorders>
            <w:hideMark/>
          </w:tcPr>
          <w:p w14:paraId="324DCA72" w14:textId="77777777" w:rsidR="00D275E0" w:rsidRPr="00141B9C" w:rsidRDefault="00D275E0" w:rsidP="00141B9C">
            <w:pPr>
              <w:pStyle w:val="TAL"/>
              <w:rPr>
                <w:strike/>
                <w:lang w:val="x-none" w:eastAsia="ja-JP"/>
              </w:rPr>
            </w:pPr>
            <w:r w:rsidRPr="00141B9C">
              <w:rPr>
                <w:strike/>
              </w:rPr>
              <w:t>CG-UCI</w:t>
            </w:r>
          </w:p>
        </w:tc>
        <w:tc>
          <w:tcPr>
            <w:tcW w:w="4252" w:type="dxa"/>
            <w:tcBorders>
              <w:top w:val="single" w:sz="4" w:space="0" w:color="auto"/>
              <w:left w:val="single" w:sz="4" w:space="0" w:color="auto"/>
              <w:bottom w:val="single" w:sz="4" w:space="0" w:color="auto"/>
              <w:right w:val="single" w:sz="4" w:space="0" w:color="auto"/>
            </w:tcBorders>
            <w:hideMark/>
          </w:tcPr>
          <w:p w14:paraId="6D5C342E" w14:textId="77777777" w:rsidR="00D275E0" w:rsidRPr="00141B9C" w:rsidRDefault="00D275E0" w:rsidP="00141B9C">
            <w:pPr>
              <w:pStyle w:val="TAL"/>
              <w:rPr>
                <w:rFonts w:eastAsiaTheme="minorEastAsia"/>
                <w:strike/>
                <w:szCs w:val="18"/>
                <w:lang w:eastAsia="zh-CN"/>
              </w:rPr>
            </w:pPr>
            <w:r w:rsidRPr="00141B9C">
              <w:rPr>
                <w:strike/>
                <w:lang w:val="en-US"/>
              </w:rPr>
              <w:t xml:space="preserve">Declaration of support of GC-UCI multiplexed on PUSCH as specified in TS 38.211 [17].  </w:t>
            </w:r>
          </w:p>
        </w:tc>
        <w:tc>
          <w:tcPr>
            <w:tcW w:w="851" w:type="dxa"/>
            <w:tcBorders>
              <w:top w:val="single" w:sz="4" w:space="0" w:color="auto"/>
              <w:left w:val="single" w:sz="4" w:space="0" w:color="auto"/>
              <w:bottom w:val="single" w:sz="4" w:space="0" w:color="auto"/>
              <w:right w:val="single" w:sz="4" w:space="0" w:color="auto"/>
            </w:tcBorders>
            <w:hideMark/>
          </w:tcPr>
          <w:p w14:paraId="054AAE78" w14:textId="77777777" w:rsidR="00D275E0" w:rsidRPr="00143B84" w:rsidRDefault="00D275E0" w:rsidP="00141B9C">
            <w:pPr>
              <w:pStyle w:val="TAL"/>
              <w:rPr>
                <w:strike/>
                <w:szCs w:val="18"/>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1D13D87C"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773F74B0"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ECA3460" w14:textId="77777777" w:rsidR="00D275E0" w:rsidRPr="00141B9C" w:rsidRDefault="00D275E0" w:rsidP="00141B9C">
            <w:pPr>
              <w:pStyle w:val="TAL"/>
              <w:rPr>
                <w:strike/>
                <w:szCs w:val="18"/>
                <w:lang w:eastAsia="zh-CN"/>
              </w:rPr>
            </w:pPr>
            <w:r w:rsidRPr="00141B9C">
              <w:rPr>
                <w:strike/>
                <w:szCs w:val="18"/>
                <w:lang w:eastAsia="zh-CN"/>
              </w:rPr>
              <w:t>D.114</w:t>
            </w:r>
          </w:p>
        </w:tc>
        <w:tc>
          <w:tcPr>
            <w:tcW w:w="2338" w:type="dxa"/>
            <w:tcBorders>
              <w:top w:val="single" w:sz="4" w:space="0" w:color="auto"/>
              <w:left w:val="single" w:sz="4" w:space="0" w:color="auto"/>
              <w:bottom w:val="single" w:sz="4" w:space="0" w:color="auto"/>
              <w:right w:val="single" w:sz="4" w:space="0" w:color="auto"/>
            </w:tcBorders>
            <w:hideMark/>
          </w:tcPr>
          <w:p w14:paraId="6E4822E2" w14:textId="77777777" w:rsidR="00D275E0" w:rsidRPr="00141B9C" w:rsidRDefault="00D275E0" w:rsidP="00141B9C">
            <w:pPr>
              <w:pStyle w:val="TAL"/>
              <w:rPr>
                <w:strike/>
              </w:rPr>
            </w:pPr>
            <w:r w:rsidRPr="00141B9C">
              <w:rPr>
                <w:strike/>
              </w:rPr>
              <w:t>2-step RA</w:t>
            </w:r>
          </w:p>
        </w:tc>
        <w:tc>
          <w:tcPr>
            <w:tcW w:w="4252" w:type="dxa"/>
            <w:tcBorders>
              <w:top w:val="single" w:sz="4" w:space="0" w:color="auto"/>
              <w:left w:val="single" w:sz="4" w:space="0" w:color="auto"/>
              <w:bottom w:val="single" w:sz="4" w:space="0" w:color="auto"/>
              <w:right w:val="single" w:sz="4" w:space="0" w:color="auto"/>
            </w:tcBorders>
            <w:hideMark/>
          </w:tcPr>
          <w:p w14:paraId="606F3A66" w14:textId="77777777" w:rsidR="00D275E0" w:rsidRPr="00141B9C" w:rsidRDefault="00D275E0" w:rsidP="00141B9C">
            <w:pPr>
              <w:pStyle w:val="TAL"/>
              <w:rPr>
                <w:strike/>
                <w:lang w:val="en-US"/>
              </w:rPr>
            </w:pPr>
            <w:r w:rsidRPr="00141B9C">
              <w:rPr>
                <w:strike/>
                <w:lang w:val="en-US"/>
              </w:rPr>
              <w:t xml:space="preserve">Declaration of support of 2-step RA type. </w:t>
            </w:r>
          </w:p>
        </w:tc>
        <w:tc>
          <w:tcPr>
            <w:tcW w:w="851" w:type="dxa"/>
            <w:tcBorders>
              <w:top w:val="single" w:sz="4" w:space="0" w:color="auto"/>
              <w:left w:val="single" w:sz="4" w:space="0" w:color="auto"/>
              <w:bottom w:val="single" w:sz="4" w:space="0" w:color="auto"/>
              <w:right w:val="single" w:sz="4" w:space="0" w:color="auto"/>
            </w:tcBorders>
            <w:hideMark/>
          </w:tcPr>
          <w:p w14:paraId="26205677" w14:textId="77777777" w:rsidR="00D275E0" w:rsidRPr="00143B84" w:rsidRDefault="00D275E0" w:rsidP="00141B9C">
            <w:pPr>
              <w:pStyle w:val="TAL"/>
              <w:rPr>
                <w:strike/>
                <w:szCs w:val="18"/>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41A1CCED" w14:textId="77777777" w:rsidR="00D275E0" w:rsidRPr="00143B84" w:rsidRDefault="00D275E0" w:rsidP="00141B9C">
            <w:pPr>
              <w:pStyle w:val="TAL"/>
              <w:rPr>
                <w:strike/>
                <w:szCs w:val="18"/>
                <w:lang w:eastAsia="zh-CN"/>
              </w:rPr>
            </w:pPr>
            <w:r w:rsidRPr="00143B84">
              <w:rPr>
                <w:strike/>
                <w:szCs w:val="18"/>
                <w:lang w:eastAsia="zh-CN"/>
              </w:rPr>
              <w:t>x</w:t>
            </w:r>
          </w:p>
        </w:tc>
      </w:tr>
      <w:tr w:rsidR="00D275E0" w14:paraId="561C65DF" w14:textId="77777777" w:rsidTr="00141B9C">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86C86E9" w14:textId="77777777" w:rsidR="00D275E0" w:rsidRPr="00141B9C" w:rsidRDefault="00D275E0" w:rsidP="00141B9C">
            <w:pPr>
              <w:pStyle w:val="TAL"/>
              <w:rPr>
                <w:strike/>
                <w:szCs w:val="18"/>
                <w:lang w:eastAsia="zh-CN"/>
              </w:rPr>
            </w:pPr>
            <w:r w:rsidRPr="00141B9C">
              <w:rPr>
                <w:strike/>
                <w:szCs w:val="18"/>
                <w:lang w:eastAsia="zh-CN"/>
              </w:rPr>
              <w:t>D.115</w:t>
            </w:r>
          </w:p>
        </w:tc>
        <w:tc>
          <w:tcPr>
            <w:tcW w:w="2338" w:type="dxa"/>
            <w:tcBorders>
              <w:top w:val="single" w:sz="4" w:space="0" w:color="auto"/>
              <w:left w:val="single" w:sz="4" w:space="0" w:color="auto"/>
              <w:bottom w:val="single" w:sz="4" w:space="0" w:color="auto"/>
              <w:right w:val="single" w:sz="4" w:space="0" w:color="auto"/>
            </w:tcBorders>
            <w:hideMark/>
          </w:tcPr>
          <w:p w14:paraId="568085F7" w14:textId="77777777" w:rsidR="00D275E0" w:rsidRPr="00141B9C" w:rsidRDefault="00D275E0" w:rsidP="00141B9C">
            <w:pPr>
              <w:pStyle w:val="TAL"/>
              <w:rPr>
                <w:strike/>
              </w:rPr>
            </w:pPr>
            <w:r w:rsidRPr="00141B9C">
              <w:rPr>
                <w:strike/>
                <w:lang w:eastAsia="zh-CN"/>
              </w:rPr>
              <w:t>PUSCH 256QAM</w:t>
            </w:r>
          </w:p>
        </w:tc>
        <w:tc>
          <w:tcPr>
            <w:tcW w:w="4252" w:type="dxa"/>
            <w:tcBorders>
              <w:top w:val="single" w:sz="4" w:space="0" w:color="auto"/>
              <w:left w:val="single" w:sz="4" w:space="0" w:color="auto"/>
              <w:bottom w:val="single" w:sz="4" w:space="0" w:color="auto"/>
              <w:right w:val="single" w:sz="4" w:space="0" w:color="auto"/>
            </w:tcBorders>
            <w:hideMark/>
          </w:tcPr>
          <w:p w14:paraId="1BA02F19" w14:textId="77777777" w:rsidR="00D275E0" w:rsidRPr="00141B9C" w:rsidRDefault="00D275E0" w:rsidP="00141B9C">
            <w:pPr>
              <w:pStyle w:val="TAL"/>
              <w:rPr>
                <w:strike/>
                <w:lang w:val="en-US"/>
              </w:rPr>
            </w:pPr>
            <w:r w:rsidRPr="00141B9C">
              <w:rPr>
                <w:strike/>
                <w:lang w:val="en-US" w:eastAsia="zh-CN"/>
              </w:rPr>
              <w:t>Declaration of PUSCH 256QAM support</w:t>
            </w:r>
          </w:p>
        </w:tc>
        <w:tc>
          <w:tcPr>
            <w:tcW w:w="851" w:type="dxa"/>
            <w:tcBorders>
              <w:top w:val="single" w:sz="4" w:space="0" w:color="auto"/>
              <w:left w:val="single" w:sz="4" w:space="0" w:color="auto"/>
              <w:bottom w:val="single" w:sz="4" w:space="0" w:color="auto"/>
              <w:right w:val="single" w:sz="4" w:space="0" w:color="auto"/>
            </w:tcBorders>
            <w:hideMark/>
          </w:tcPr>
          <w:p w14:paraId="6B3B87CE" w14:textId="77777777" w:rsidR="00D275E0" w:rsidRPr="00143B84" w:rsidRDefault="00D275E0" w:rsidP="00141B9C">
            <w:pPr>
              <w:pStyle w:val="TAL"/>
              <w:rPr>
                <w:strike/>
                <w:szCs w:val="18"/>
                <w:lang w:eastAsia="zh-CN"/>
              </w:rPr>
            </w:pPr>
            <w:r w:rsidRPr="00143B84">
              <w:rPr>
                <w:strike/>
                <w:szCs w:val="18"/>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65D5CCBD" w14:textId="77777777" w:rsidR="00D275E0" w:rsidRPr="00143B84" w:rsidRDefault="00D275E0" w:rsidP="00141B9C">
            <w:pPr>
              <w:pStyle w:val="TAL"/>
              <w:rPr>
                <w:strike/>
                <w:szCs w:val="18"/>
                <w:lang w:eastAsia="zh-CN"/>
              </w:rPr>
            </w:pPr>
            <w:r w:rsidRPr="00143B84">
              <w:rPr>
                <w:strike/>
                <w:szCs w:val="18"/>
                <w:lang w:eastAsia="zh-CN"/>
              </w:rPr>
              <w:t>x</w:t>
            </w:r>
          </w:p>
        </w:tc>
      </w:tr>
    </w:tbl>
    <w:p w14:paraId="355CA659" w14:textId="77777777" w:rsidR="00AF6298" w:rsidRDefault="00AF6298" w:rsidP="009A334F">
      <w:pPr>
        <w:tabs>
          <w:tab w:val="left" w:pos="7935"/>
        </w:tabs>
        <w:rPr>
          <w:rFonts w:eastAsia="Batang"/>
          <w:lang w:eastAsia="ko-KR"/>
        </w:rPr>
      </w:pPr>
    </w:p>
    <w:p w14:paraId="0C302E72" w14:textId="0C47B7D0" w:rsidR="001659D5" w:rsidRDefault="00D934F7" w:rsidP="009A334F">
      <w:pPr>
        <w:tabs>
          <w:tab w:val="left" w:pos="7935"/>
        </w:tabs>
        <w:rPr>
          <w:rFonts w:eastAsia="Batang"/>
          <w:lang w:eastAsia="ko-KR"/>
        </w:rPr>
      </w:pPr>
      <w:r>
        <w:rPr>
          <w:rFonts w:eastAsia="Batang"/>
          <w:lang w:eastAsia="ko-KR"/>
        </w:rPr>
        <w:t xml:space="preserve">The remaining declarations naturally need further edits </w:t>
      </w:r>
      <w:r w:rsidR="000B1345">
        <w:rPr>
          <w:rFonts w:eastAsia="Batang"/>
          <w:lang w:eastAsia="ko-KR"/>
        </w:rPr>
        <w:t xml:space="preserve">both for editorial reasons and also for content. For example </w:t>
      </w:r>
      <w:r w:rsidR="003E09F0">
        <w:rPr>
          <w:rFonts w:eastAsia="Batang"/>
          <w:lang w:eastAsia="ko-KR"/>
        </w:rPr>
        <w:t>everything related to type 1-H can be removed and BS needs to be renamed to repeater.</w:t>
      </w:r>
      <w:r w:rsidR="00011F51">
        <w:rPr>
          <w:rFonts w:eastAsia="Batang"/>
          <w:lang w:eastAsia="ko-KR"/>
        </w:rPr>
        <w:t xml:space="preserve"> It is also not precluded that new declarations will be added.</w:t>
      </w:r>
    </w:p>
    <w:p w14:paraId="3B08167D" w14:textId="6BCE5C07" w:rsidR="00426462" w:rsidRPr="00011F51" w:rsidRDefault="00D934F7" w:rsidP="00011F51">
      <w:pPr>
        <w:tabs>
          <w:tab w:val="left" w:pos="7935"/>
        </w:tabs>
        <w:rPr>
          <w:b/>
          <w:bCs/>
          <w:i/>
          <w:iCs/>
        </w:rPr>
      </w:pPr>
      <w:r w:rsidRPr="00D934F7">
        <w:rPr>
          <w:rFonts w:eastAsia="Batang"/>
          <w:b/>
          <w:bCs/>
          <w:lang w:eastAsia="ko-KR"/>
        </w:rPr>
        <w:t xml:space="preserve">Observation </w:t>
      </w:r>
      <w:r w:rsidR="005F62BE">
        <w:rPr>
          <w:rFonts w:eastAsia="Batang"/>
          <w:b/>
          <w:bCs/>
          <w:lang w:eastAsia="ko-KR"/>
        </w:rPr>
        <w:t>5</w:t>
      </w:r>
      <w:r w:rsidRPr="00D934F7">
        <w:rPr>
          <w:rFonts w:eastAsia="Batang"/>
          <w:b/>
          <w:bCs/>
          <w:lang w:eastAsia="ko-KR"/>
        </w:rPr>
        <w:t>:</w:t>
      </w:r>
      <w:r w:rsidR="003E09F0">
        <w:rPr>
          <w:rFonts w:eastAsia="Batang"/>
          <w:b/>
          <w:bCs/>
          <w:lang w:eastAsia="ko-KR"/>
        </w:rPr>
        <w:t xml:space="preserve"> The remaining declarations need to both editorial and technical corrections, and also new declarations may need to be added.</w:t>
      </w:r>
    </w:p>
    <w:p w14:paraId="7CA2CF9F" w14:textId="77777777" w:rsidR="00904C26" w:rsidRPr="00CA3128" w:rsidRDefault="00904C26" w:rsidP="009A334F">
      <w:pPr>
        <w:pStyle w:val="Heading1"/>
        <w:numPr>
          <w:ilvl w:val="0"/>
          <w:numId w:val="15"/>
        </w:numPr>
        <w:rPr>
          <w:lang w:val="en-US"/>
        </w:rPr>
      </w:pPr>
      <w:r w:rsidRPr="00CA3128">
        <w:rPr>
          <w:lang w:val="en-US"/>
        </w:rPr>
        <w:t>Conclusion</w:t>
      </w:r>
    </w:p>
    <w:p w14:paraId="0D0408FE" w14:textId="7183F9C6" w:rsidR="00904C26" w:rsidRDefault="00904C26" w:rsidP="00904C26">
      <w:r w:rsidRPr="00CA3128">
        <w:rPr>
          <w:lang w:val="en-US"/>
        </w:rPr>
        <w:t>In t</w:t>
      </w:r>
      <w:r w:rsidRPr="00CA3128">
        <w:t xml:space="preserve">his </w:t>
      </w:r>
      <w:r w:rsidR="0038651D" w:rsidRPr="00CA3128">
        <w:t>contribution,</w:t>
      </w:r>
      <w:r w:rsidRPr="00CA3128">
        <w:t xml:space="preserve"> we </w:t>
      </w:r>
      <w:r w:rsidR="000B6845">
        <w:t xml:space="preserve">have taken the first step to </w:t>
      </w:r>
      <w:proofErr w:type="spellStart"/>
      <w:r w:rsidR="000B6845">
        <w:t>analyze</w:t>
      </w:r>
      <w:proofErr w:type="spellEnd"/>
      <w:r w:rsidR="000B6845">
        <w:t xml:space="preserve"> the </w:t>
      </w:r>
      <w:r w:rsidR="007C748A">
        <w:t>manufacturer declarations.</w:t>
      </w:r>
      <w:r w:rsidR="005D2A53">
        <w:t xml:space="preserve"> </w:t>
      </w:r>
      <w:r w:rsidR="00642AFB" w:rsidRPr="00CA3128">
        <w:t>We ha</w:t>
      </w:r>
      <w:r w:rsidR="002B51FC" w:rsidRPr="00CA3128">
        <w:t>ve made following observations</w:t>
      </w:r>
      <w:r w:rsidR="005D6C7A" w:rsidRPr="00CA3128">
        <w:t xml:space="preserve"> and proposals</w:t>
      </w:r>
      <w:r w:rsidR="002B51FC" w:rsidRPr="00CA3128">
        <w:t>:</w:t>
      </w:r>
    </w:p>
    <w:p w14:paraId="6FE8B2F8" w14:textId="77777777" w:rsidR="00011F51" w:rsidRDefault="00011F51" w:rsidP="00011F51">
      <w:pPr>
        <w:tabs>
          <w:tab w:val="left" w:pos="7935"/>
        </w:tabs>
        <w:rPr>
          <w:b/>
          <w:bCs/>
          <w:lang w:val="en-US"/>
        </w:rPr>
      </w:pPr>
      <w:r w:rsidRPr="007C748A">
        <w:rPr>
          <w:b/>
          <w:bCs/>
          <w:lang w:val="en-US"/>
        </w:rPr>
        <w:t>Observation 1: Declarations which are not applicable to BS type 1-C are not needed for NR repeaters for which only type 1-C is defined in FR1</w:t>
      </w:r>
      <w:r>
        <w:rPr>
          <w:b/>
          <w:bCs/>
          <w:lang w:val="en-US"/>
        </w:rPr>
        <w:t xml:space="preserve"> and requirement applicability columns are not needed</w:t>
      </w:r>
      <w:r w:rsidRPr="007C748A">
        <w:rPr>
          <w:b/>
          <w:bCs/>
          <w:lang w:val="en-US"/>
        </w:rPr>
        <w:t>.</w:t>
      </w:r>
    </w:p>
    <w:p w14:paraId="04799923" w14:textId="77777777" w:rsidR="00011F51" w:rsidRDefault="00011F51" w:rsidP="00011F51">
      <w:pPr>
        <w:tabs>
          <w:tab w:val="left" w:pos="7935"/>
        </w:tabs>
        <w:rPr>
          <w:b/>
          <w:bCs/>
          <w:lang w:val="en-US"/>
        </w:rPr>
      </w:pPr>
      <w:r w:rsidRPr="00456F73">
        <w:rPr>
          <w:b/>
          <w:bCs/>
          <w:lang w:val="en-US"/>
        </w:rPr>
        <w:t>Observation 2:</w:t>
      </w:r>
      <w:r>
        <w:rPr>
          <w:b/>
          <w:bCs/>
          <w:lang w:val="en-US"/>
        </w:rPr>
        <w:t xml:space="preserve"> Declarations on carrier configurations are not needed for repeaters as passband declarations shall be used instead.</w:t>
      </w:r>
    </w:p>
    <w:p w14:paraId="095826F8" w14:textId="33689969" w:rsidR="00011F51" w:rsidRPr="00011F51" w:rsidRDefault="00011F51" w:rsidP="00011F51">
      <w:pPr>
        <w:tabs>
          <w:tab w:val="left" w:pos="7935"/>
        </w:tabs>
        <w:rPr>
          <w:b/>
          <w:bCs/>
          <w:lang w:val="en-US"/>
        </w:rPr>
      </w:pPr>
      <w:r w:rsidRPr="00D275E0">
        <w:rPr>
          <w:b/>
          <w:bCs/>
          <w:lang w:val="en-US"/>
        </w:rPr>
        <w:t>Observation 3:</w:t>
      </w:r>
      <w:r>
        <w:rPr>
          <w:b/>
          <w:bCs/>
          <w:lang w:val="en-US"/>
        </w:rPr>
        <w:t xml:space="preserve"> Demodulation and NB-IoT related declarations are not needed for NR repeaters.</w:t>
      </w:r>
    </w:p>
    <w:p w14:paraId="15DBB8FC" w14:textId="77777777" w:rsidR="00011F51" w:rsidRDefault="00011F51" w:rsidP="00011F51">
      <w:pPr>
        <w:tabs>
          <w:tab w:val="left" w:pos="7935"/>
        </w:tabs>
        <w:rPr>
          <w:b/>
          <w:bCs/>
          <w:lang w:val="en-US"/>
        </w:rPr>
      </w:pPr>
      <w:r w:rsidRPr="005F62BE">
        <w:rPr>
          <w:b/>
          <w:bCs/>
          <w:lang w:val="en-US"/>
        </w:rPr>
        <w:t>Observation 4:</w:t>
      </w:r>
      <w:r>
        <w:rPr>
          <w:b/>
          <w:bCs/>
          <w:lang w:val="en-US"/>
        </w:rPr>
        <w:t xml:space="preserve"> All void declarations can be removed and the numbering of the whole table re-done.</w:t>
      </w:r>
    </w:p>
    <w:p w14:paraId="4287CFBD" w14:textId="77777777" w:rsidR="00011F51" w:rsidRPr="00011F51" w:rsidRDefault="00011F51" w:rsidP="00011F51">
      <w:pPr>
        <w:tabs>
          <w:tab w:val="left" w:pos="7935"/>
        </w:tabs>
        <w:rPr>
          <w:b/>
          <w:bCs/>
          <w:i/>
          <w:iCs/>
        </w:rPr>
      </w:pPr>
      <w:r w:rsidRPr="00D934F7">
        <w:rPr>
          <w:rFonts w:eastAsia="Batang"/>
          <w:b/>
          <w:bCs/>
          <w:lang w:eastAsia="ko-KR"/>
        </w:rPr>
        <w:t xml:space="preserve">Observation </w:t>
      </w:r>
      <w:r>
        <w:rPr>
          <w:rFonts w:eastAsia="Batang"/>
          <w:b/>
          <w:bCs/>
          <w:lang w:eastAsia="ko-KR"/>
        </w:rPr>
        <w:t>5</w:t>
      </w:r>
      <w:r w:rsidRPr="00D934F7">
        <w:rPr>
          <w:rFonts w:eastAsia="Batang"/>
          <w:b/>
          <w:bCs/>
          <w:lang w:eastAsia="ko-KR"/>
        </w:rPr>
        <w:t>:</w:t>
      </w:r>
      <w:r>
        <w:rPr>
          <w:rFonts w:eastAsia="Batang"/>
          <w:b/>
          <w:bCs/>
          <w:lang w:eastAsia="ko-KR"/>
        </w:rPr>
        <w:t xml:space="preserve"> The remaining declarations need to both editorial and technical corrections, and also new declarations may need to be added.</w:t>
      </w:r>
    </w:p>
    <w:p w14:paraId="5854A697" w14:textId="77777777" w:rsidR="00011F51" w:rsidRPr="00011F51" w:rsidRDefault="00011F51" w:rsidP="00011F51">
      <w:pPr>
        <w:tabs>
          <w:tab w:val="left" w:pos="7935"/>
        </w:tabs>
        <w:rPr>
          <w:b/>
          <w:bCs/>
        </w:rPr>
      </w:pPr>
    </w:p>
    <w:p w14:paraId="0B13692E" w14:textId="3E86C28A" w:rsidR="001F6805" w:rsidRPr="00011F51" w:rsidRDefault="00011F51" w:rsidP="00011F51">
      <w:pPr>
        <w:tabs>
          <w:tab w:val="left" w:pos="7935"/>
        </w:tabs>
        <w:rPr>
          <w:b/>
          <w:bCs/>
        </w:rPr>
      </w:pPr>
      <w:r w:rsidRPr="0006379C">
        <w:rPr>
          <w:b/>
          <w:bCs/>
        </w:rPr>
        <w:t>Proposal 1:</w:t>
      </w:r>
      <w:r>
        <w:rPr>
          <w:b/>
          <w:bCs/>
        </w:rPr>
        <w:t xml:space="preserve"> Declarations can be made independently for UL and DL while the same declaration table can be used for both UL and DL.</w:t>
      </w:r>
    </w:p>
    <w:p w14:paraId="00F116C1" w14:textId="77777777" w:rsidR="00904C26" w:rsidRPr="00CA3128" w:rsidRDefault="00904C26" w:rsidP="00904C26">
      <w:pPr>
        <w:pStyle w:val="Heading1"/>
        <w:ind w:left="0" w:firstLine="0"/>
        <w:rPr>
          <w:lang w:val="en-US"/>
        </w:rPr>
      </w:pPr>
      <w:r w:rsidRPr="00CA3128">
        <w:rPr>
          <w:lang w:val="en-US"/>
        </w:rPr>
        <w:t>References</w:t>
      </w:r>
    </w:p>
    <w:p w14:paraId="37B45A63" w14:textId="6A941D3B" w:rsidR="001E2E03" w:rsidRDefault="001E2E03" w:rsidP="009A334F">
      <w:pPr>
        <w:pStyle w:val="EX"/>
        <w:numPr>
          <w:ilvl w:val="0"/>
          <w:numId w:val="13"/>
        </w:numPr>
        <w:tabs>
          <w:tab w:val="left" w:pos="426"/>
        </w:tabs>
        <w:overflowPunct/>
        <w:autoSpaceDE/>
        <w:autoSpaceDN/>
        <w:adjustRightInd/>
        <w:ind w:firstLine="0"/>
        <w:textAlignment w:val="auto"/>
      </w:pPr>
      <w:bookmarkStart w:id="1" w:name="_Ref101355394"/>
      <w:bookmarkStart w:id="2" w:name="_Ref75954886"/>
      <w:bookmarkStart w:id="3" w:name="_Ref68090752"/>
      <w:bookmarkStart w:id="4" w:name="_Ref71144286"/>
      <w:bookmarkStart w:id="5" w:name="_Ref71376300"/>
      <w:bookmarkStart w:id="6" w:name="_Ref67499456"/>
      <w:r>
        <w:t>3GPP TS 38.141-</w:t>
      </w:r>
      <w:r w:rsidR="00CB67D8">
        <w:t>1</w:t>
      </w:r>
      <w:r>
        <w:t xml:space="preserve">, NR; </w:t>
      </w:r>
      <w:r w:rsidRPr="001E2E03">
        <w:t xml:space="preserve">Base Station (BS) conformance testing Part </w:t>
      </w:r>
      <w:r w:rsidR="00CE6497">
        <w:t>1</w:t>
      </w:r>
      <w:r w:rsidRPr="001E2E03">
        <w:t xml:space="preserve">: </w:t>
      </w:r>
      <w:r w:rsidR="00CE6497">
        <w:t>Conducted</w:t>
      </w:r>
      <w:r w:rsidRPr="001E2E03">
        <w:t xml:space="preserve"> conformance testing</w:t>
      </w:r>
      <w:bookmarkEnd w:id="1"/>
      <w:r w:rsidRPr="006E0763">
        <w:t xml:space="preserve"> </w:t>
      </w:r>
    </w:p>
    <w:bookmarkEnd w:id="0"/>
    <w:bookmarkEnd w:id="2"/>
    <w:bookmarkEnd w:id="3"/>
    <w:bookmarkEnd w:id="4"/>
    <w:bookmarkEnd w:id="5"/>
    <w:bookmarkEnd w:id="6"/>
    <w:p w14:paraId="15F15B3B" w14:textId="2B6350E1" w:rsidR="00904C26" w:rsidRPr="00B231F2" w:rsidRDefault="00904C26" w:rsidP="00B82F10">
      <w:pPr>
        <w:pStyle w:val="EX"/>
        <w:tabs>
          <w:tab w:val="left" w:pos="426"/>
        </w:tabs>
        <w:overflowPunct/>
        <w:autoSpaceDE/>
        <w:autoSpaceDN/>
        <w:adjustRightInd/>
        <w:ind w:left="720" w:firstLine="0"/>
        <w:textAlignment w:val="auto"/>
        <w:rPr>
          <w:i/>
          <w:iCs/>
          <w:lang w:val="en-US"/>
        </w:rPr>
      </w:pPr>
    </w:p>
    <w:sectPr w:rsidR="00904C26" w:rsidRPr="00B231F2"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1A6AE" w14:textId="77777777" w:rsidR="003644CC" w:rsidRDefault="003644CC">
      <w:r>
        <w:separator/>
      </w:r>
    </w:p>
    <w:p w14:paraId="32341E0E" w14:textId="77777777" w:rsidR="003644CC" w:rsidRDefault="003644CC"/>
  </w:endnote>
  <w:endnote w:type="continuationSeparator" w:id="0">
    <w:p w14:paraId="6BB06F64" w14:textId="77777777" w:rsidR="003644CC" w:rsidRDefault="003644CC">
      <w:r>
        <w:continuationSeparator/>
      </w:r>
    </w:p>
    <w:p w14:paraId="6AAE4C62" w14:textId="77777777" w:rsidR="003644CC" w:rsidRDefault="003644CC"/>
  </w:endnote>
  <w:endnote w:type="continuationNotice" w:id="1">
    <w:p w14:paraId="3055E71F" w14:textId="77777777" w:rsidR="003644CC" w:rsidRDefault="0036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0351F7" w:rsidRDefault="000351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C7B3F" w14:textId="77777777" w:rsidR="003644CC" w:rsidRDefault="003644CC">
      <w:r>
        <w:separator/>
      </w:r>
    </w:p>
    <w:p w14:paraId="4C10F00F" w14:textId="77777777" w:rsidR="003644CC" w:rsidRDefault="003644CC"/>
  </w:footnote>
  <w:footnote w:type="continuationSeparator" w:id="0">
    <w:p w14:paraId="79D19604" w14:textId="77777777" w:rsidR="003644CC" w:rsidRDefault="003644CC">
      <w:r>
        <w:continuationSeparator/>
      </w:r>
    </w:p>
    <w:p w14:paraId="78750213" w14:textId="77777777" w:rsidR="003644CC" w:rsidRDefault="003644CC"/>
  </w:footnote>
  <w:footnote w:type="continuationNotice" w:id="1">
    <w:p w14:paraId="3B5EE737" w14:textId="77777777" w:rsidR="003644CC" w:rsidRDefault="003644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0351F7" w:rsidRPr="00B72D39" w:rsidRDefault="000351F7"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C75F5"/>
    <w:multiLevelType w:val="multilevel"/>
    <w:tmpl w:val="08CE2FB2"/>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576791"/>
    <w:multiLevelType w:val="hybridMultilevel"/>
    <w:tmpl w:val="C2245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3310C"/>
    <w:multiLevelType w:val="hybridMultilevel"/>
    <w:tmpl w:val="8D4E6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6E3990"/>
    <w:multiLevelType w:val="hybridMultilevel"/>
    <w:tmpl w:val="118E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E3422"/>
    <w:multiLevelType w:val="multilevel"/>
    <w:tmpl w:val="4BFA1A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7"/>
  </w:num>
  <w:num w:numId="3">
    <w:abstractNumId w:val="16"/>
  </w:num>
  <w:num w:numId="4">
    <w:abstractNumId w:val="5"/>
  </w:num>
  <w:num w:numId="5">
    <w:abstractNumId w:val="1"/>
  </w:num>
  <w:num w:numId="6">
    <w:abstractNumId w:val="15"/>
  </w:num>
  <w:num w:numId="7">
    <w:abstractNumId w:val="13"/>
  </w:num>
  <w:num w:numId="8">
    <w:abstractNumId w:val="14"/>
  </w:num>
  <w:num w:numId="9">
    <w:abstractNumId w:val="6"/>
  </w:num>
  <w:num w:numId="10">
    <w:abstractNumId w:val="11"/>
  </w:num>
  <w:num w:numId="11">
    <w:abstractNumId w:val="17"/>
  </w:num>
  <w:num w:numId="12">
    <w:abstractNumId w:val="9"/>
  </w:num>
  <w:num w:numId="13">
    <w:abstractNumId w:val="12"/>
  </w:num>
  <w:num w:numId="14">
    <w:abstractNumId w:val="8"/>
  </w:num>
  <w:num w:numId="15">
    <w:abstractNumId w:val="0"/>
  </w:num>
  <w:num w:numId="16">
    <w:abstractNumId w:val="3"/>
  </w:num>
  <w:num w:numId="17">
    <w:abstractNumId w:val="4"/>
  </w:num>
  <w:num w:numId="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363"/>
    <w:rsid w:val="00001585"/>
    <w:rsid w:val="00002D80"/>
    <w:rsid w:val="000038A8"/>
    <w:rsid w:val="00003D12"/>
    <w:rsid w:val="00005AAD"/>
    <w:rsid w:val="0000612E"/>
    <w:rsid w:val="00006D3E"/>
    <w:rsid w:val="00011083"/>
    <w:rsid w:val="000119C0"/>
    <w:rsid w:val="00011F51"/>
    <w:rsid w:val="00012319"/>
    <w:rsid w:val="00012340"/>
    <w:rsid w:val="00012421"/>
    <w:rsid w:val="00012A2A"/>
    <w:rsid w:val="00012E0D"/>
    <w:rsid w:val="0001423B"/>
    <w:rsid w:val="00015879"/>
    <w:rsid w:val="00016452"/>
    <w:rsid w:val="00016BA0"/>
    <w:rsid w:val="00017DFE"/>
    <w:rsid w:val="00022200"/>
    <w:rsid w:val="00022F79"/>
    <w:rsid w:val="00023420"/>
    <w:rsid w:val="00024555"/>
    <w:rsid w:val="00024DA3"/>
    <w:rsid w:val="00027040"/>
    <w:rsid w:val="00027464"/>
    <w:rsid w:val="00027B9C"/>
    <w:rsid w:val="00030F6A"/>
    <w:rsid w:val="00032E33"/>
    <w:rsid w:val="000337B8"/>
    <w:rsid w:val="0003397D"/>
    <w:rsid w:val="00034D1A"/>
    <w:rsid w:val="000351F7"/>
    <w:rsid w:val="00035BE7"/>
    <w:rsid w:val="00036334"/>
    <w:rsid w:val="00036AAC"/>
    <w:rsid w:val="0004094E"/>
    <w:rsid w:val="00041216"/>
    <w:rsid w:val="00041CE6"/>
    <w:rsid w:val="0004250C"/>
    <w:rsid w:val="00043523"/>
    <w:rsid w:val="00043ED1"/>
    <w:rsid w:val="0004408B"/>
    <w:rsid w:val="00044215"/>
    <w:rsid w:val="0004544D"/>
    <w:rsid w:val="0004586A"/>
    <w:rsid w:val="00045CAF"/>
    <w:rsid w:val="00045DD8"/>
    <w:rsid w:val="00046833"/>
    <w:rsid w:val="00046A6F"/>
    <w:rsid w:val="00046EDB"/>
    <w:rsid w:val="000473C5"/>
    <w:rsid w:val="000478FE"/>
    <w:rsid w:val="00050937"/>
    <w:rsid w:val="00050AEA"/>
    <w:rsid w:val="00051646"/>
    <w:rsid w:val="00051AA6"/>
    <w:rsid w:val="00051D7C"/>
    <w:rsid w:val="000534DC"/>
    <w:rsid w:val="00054630"/>
    <w:rsid w:val="0005692B"/>
    <w:rsid w:val="00057323"/>
    <w:rsid w:val="00060A51"/>
    <w:rsid w:val="00060E6A"/>
    <w:rsid w:val="0006168A"/>
    <w:rsid w:val="000622DA"/>
    <w:rsid w:val="00062576"/>
    <w:rsid w:val="00062A74"/>
    <w:rsid w:val="00062E33"/>
    <w:rsid w:val="0006379C"/>
    <w:rsid w:val="00064217"/>
    <w:rsid w:val="0006459E"/>
    <w:rsid w:val="00064909"/>
    <w:rsid w:val="00065047"/>
    <w:rsid w:val="00070D0C"/>
    <w:rsid w:val="00071BE8"/>
    <w:rsid w:val="0007265D"/>
    <w:rsid w:val="00072E66"/>
    <w:rsid w:val="0007511F"/>
    <w:rsid w:val="00075853"/>
    <w:rsid w:val="00075992"/>
    <w:rsid w:val="00075E32"/>
    <w:rsid w:val="00081EBF"/>
    <w:rsid w:val="00082919"/>
    <w:rsid w:val="000835E1"/>
    <w:rsid w:val="00083C41"/>
    <w:rsid w:val="000864E9"/>
    <w:rsid w:val="0008772F"/>
    <w:rsid w:val="0009083B"/>
    <w:rsid w:val="0009253B"/>
    <w:rsid w:val="000933C8"/>
    <w:rsid w:val="00093E30"/>
    <w:rsid w:val="0009501F"/>
    <w:rsid w:val="00095A55"/>
    <w:rsid w:val="0009668B"/>
    <w:rsid w:val="0009681B"/>
    <w:rsid w:val="00096BF8"/>
    <w:rsid w:val="00096F7C"/>
    <w:rsid w:val="00097F36"/>
    <w:rsid w:val="000A0A3C"/>
    <w:rsid w:val="000A638B"/>
    <w:rsid w:val="000A6F38"/>
    <w:rsid w:val="000A6FC9"/>
    <w:rsid w:val="000A79EF"/>
    <w:rsid w:val="000B0938"/>
    <w:rsid w:val="000B1157"/>
    <w:rsid w:val="000B1345"/>
    <w:rsid w:val="000B1954"/>
    <w:rsid w:val="000B29D5"/>
    <w:rsid w:val="000B2A96"/>
    <w:rsid w:val="000B2FC0"/>
    <w:rsid w:val="000B326F"/>
    <w:rsid w:val="000B391E"/>
    <w:rsid w:val="000B3C14"/>
    <w:rsid w:val="000B4E46"/>
    <w:rsid w:val="000B6124"/>
    <w:rsid w:val="000B6845"/>
    <w:rsid w:val="000C1AA6"/>
    <w:rsid w:val="000C25B8"/>
    <w:rsid w:val="000C2835"/>
    <w:rsid w:val="000C2EA1"/>
    <w:rsid w:val="000C3C80"/>
    <w:rsid w:val="000C3E78"/>
    <w:rsid w:val="000C6D53"/>
    <w:rsid w:val="000C6E09"/>
    <w:rsid w:val="000D09DE"/>
    <w:rsid w:val="000D2475"/>
    <w:rsid w:val="000D2901"/>
    <w:rsid w:val="000D3F6B"/>
    <w:rsid w:val="000E1DC7"/>
    <w:rsid w:val="000E33A7"/>
    <w:rsid w:val="000E4053"/>
    <w:rsid w:val="000E507D"/>
    <w:rsid w:val="000E5833"/>
    <w:rsid w:val="000E66BC"/>
    <w:rsid w:val="000E6CF1"/>
    <w:rsid w:val="000E7556"/>
    <w:rsid w:val="000E7883"/>
    <w:rsid w:val="000E78CA"/>
    <w:rsid w:val="000E7E5B"/>
    <w:rsid w:val="000F0202"/>
    <w:rsid w:val="000F0282"/>
    <w:rsid w:val="000F11AD"/>
    <w:rsid w:val="000F260C"/>
    <w:rsid w:val="000F5653"/>
    <w:rsid w:val="000F6B87"/>
    <w:rsid w:val="000F70F2"/>
    <w:rsid w:val="00100473"/>
    <w:rsid w:val="00102205"/>
    <w:rsid w:val="00104511"/>
    <w:rsid w:val="001048F9"/>
    <w:rsid w:val="00104DF9"/>
    <w:rsid w:val="00105617"/>
    <w:rsid w:val="00105836"/>
    <w:rsid w:val="001065D9"/>
    <w:rsid w:val="00110001"/>
    <w:rsid w:val="0011042F"/>
    <w:rsid w:val="00110AE2"/>
    <w:rsid w:val="00111CC2"/>
    <w:rsid w:val="0011668A"/>
    <w:rsid w:val="0011716F"/>
    <w:rsid w:val="00117C6C"/>
    <w:rsid w:val="00121C06"/>
    <w:rsid w:val="00121F2D"/>
    <w:rsid w:val="00122120"/>
    <w:rsid w:val="00122919"/>
    <w:rsid w:val="001238B2"/>
    <w:rsid w:val="00123901"/>
    <w:rsid w:val="00123AC6"/>
    <w:rsid w:val="001243A0"/>
    <w:rsid w:val="001268ED"/>
    <w:rsid w:val="00126B33"/>
    <w:rsid w:val="00127404"/>
    <w:rsid w:val="0012751C"/>
    <w:rsid w:val="001301C6"/>
    <w:rsid w:val="001311C2"/>
    <w:rsid w:val="001341A8"/>
    <w:rsid w:val="00134549"/>
    <w:rsid w:val="00134A06"/>
    <w:rsid w:val="00134BAA"/>
    <w:rsid w:val="00135220"/>
    <w:rsid w:val="00136050"/>
    <w:rsid w:val="00136BAC"/>
    <w:rsid w:val="00137B7B"/>
    <w:rsid w:val="00142148"/>
    <w:rsid w:val="0014240F"/>
    <w:rsid w:val="00143174"/>
    <w:rsid w:val="0014355A"/>
    <w:rsid w:val="00143B84"/>
    <w:rsid w:val="00144A33"/>
    <w:rsid w:val="00146A0D"/>
    <w:rsid w:val="00147A43"/>
    <w:rsid w:val="001501B4"/>
    <w:rsid w:val="00150F94"/>
    <w:rsid w:val="0015160B"/>
    <w:rsid w:val="00152DFD"/>
    <w:rsid w:val="001538FF"/>
    <w:rsid w:val="001554F7"/>
    <w:rsid w:val="00156520"/>
    <w:rsid w:val="00157D88"/>
    <w:rsid w:val="00160223"/>
    <w:rsid w:val="0016175A"/>
    <w:rsid w:val="00162F8C"/>
    <w:rsid w:val="00163402"/>
    <w:rsid w:val="00163FE6"/>
    <w:rsid w:val="00163FF3"/>
    <w:rsid w:val="00164EE9"/>
    <w:rsid w:val="00165402"/>
    <w:rsid w:val="001654EB"/>
    <w:rsid w:val="001659D5"/>
    <w:rsid w:val="00166439"/>
    <w:rsid w:val="0016658C"/>
    <w:rsid w:val="00167F1B"/>
    <w:rsid w:val="00170284"/>
    <w:rsid w:val="00171583"/>
    <w:rsid w:val="0017170D"/>
    <w:rsid w:val="00171EC5"/>
    <w:rsid w:val="00172744"/>
    <w:rsid w:val="00172F26"/>
    <w:rsid w:val="00173053"/>
    <w:rsid w:val="0017327F"/>
    <w:rsid w:val="00173493"/>
    <w:rsid w:val="001761C1"/>
    <w:rsid w:val="00177447"/>
    <w:rsid w:val="00177DF1"/>
    <w:rsid w:val="001804A7"/>
    <w:rsid w:val="00181456"/>
    <w:rsid w:val="00182487"/>
    <w:rsid w:val="00182612"/>
    <w:rsid w:val="00183EEE"/>
    <w:rsid w:val="0018696D"/>
    <w:rsid w:val="0019099F"/>
    <w:rsid w:val="00191E58"/>
    <w:rsid w:val="00192D27"/>
    <w:rsid w:val="00193E75"/>
    <w:rsid w:val="001943B0"/>
    <w:rsid w:val="00194CA5"/>
    <w:rsid w:val="001A0E48"/>
    <w:rsid w:val="001A23D2"/>
    <w:rsid w:val="001A4F26"/>
    <w:rsid w:val="001A6521"/>
    <w:rsid w:val="001A6AFF"/>
    <w:rsid w:val="001A7019"/>
    <w:rsid w:val="001A70CB"/>
    <w:rsid w:val="001B2199"/>
    <w:rsid w:val="001B33F9"/>
    <w:rsid w:val="001B3B50"/>
    <w:rsid w:val="001B49E1"/>
    <w:rsid w:val="001B79C4"/>
    <w:rsid w:val="001C10A4"/>
    <w:rsid w:val="001C23C1"/>
    <w:rsid w:val="001C2A5B"/>
    <w:rsid w:val="001C2F51"/>
    <w:rsid w:val="001C33E4"/>
    <w:rsid w:val="001C3631"/>
    <w:rsid w:val="001C3CB6"/>
    <w:rsid w:val="001C3CFD"/>
    <w:rsid w:val="001C763E"/>
    <w:rsid w:val="001C767D"/>
    <w:rsid w:val="001D0A3B"/>
    <w:rsid w:val="001D1FE7"/>
    <w:rsid w:val="001D31D0"/>
    <w:rsid w:val="001D3758"/>
    <w:rsid w:val="001D42E8"/>
    <w:rsid w:val="001D67DE"/>
    <w:rsid w:val="001E0D31"/>
    <w:rsid w:val="001E2E03"/>
    <w:rsid w:val="001E3991"/>
    <w:rsid w:val="001E5290"/>
    <w:rsid w:val="001E597F"/>
    <w:rsid w:val="001E60E9"/>
    <w:rsid w:val="001E6212"/>
    <w:rsid w:val="001F1445"/>
    <w:rsid w:val="001F14E8"/>
    <w:rsid w:val="001F1B62"/>
    <w:rsid w:val="001F2F76"/>
    <w:rsid w:val="001F35CA"/>
    <w:rsid w:val="001F38EF"/>
    <w:rsid w:val="001F5200"/>
    <w:rsid w:val="001F570C"/>
    <w:rsid w:val="001F6253"/>
    <w:rsid w:val="001F6805"/>
    <w:rsid w:val="001F7466"/>
    <w:rsid w:val="001F75FA"/>
    <w:rsid w:val="001F7883"/>
    <w:rsid w:val="00200BF4"/>
    <w:rsid w:val="00200C13"/>
    <w:rsid w:val="00201104"/>
    <w:rsid w:val="002015DB"/>
    <w:rsid w:val="0020181B"/>
    <w:rsid w:val="00202588"/>
    <w:rsid w:val="00204243"/>
    <w:rsid w:val="002048BD"/>
    <w:rsid w:val="00204949"/>
    <w:rsid w:val="00206699"/>
    <w:rsid w:val="00207358"/>
    <w:rsid w:val="00207525"/>
    <w:rsid w:val="00207744"/>
    <w:rsid w:val="002126B8"/>
    <w:rsid w:val="002151E5"/>
    <w:rsid w:val="00216AD6"/>
    <w:rsid w:val="00217189"/>
    <w:rsid w:val="00217E7E"/>
    <w:rsid w:val="00217FEC"/>
    <w:rsid w:val="00222EF9"/>
    <w:rsid w:val="00223D11"/>
    <w:rsid w:val="00224221"/>
    <w:rsid w:val="00224DA2"/>
    <w:rsid w:val="00226B64"/>
    <w:rsid w:val="0022712F"/>
    <w:rsid w:val="002306DC"/>
    <w:rsid w:val="00231159"/>
    <w:rsid w:val="00232DCD"/>
    <w:rsid w:val="00234F39"/>
    <w:rsid w:val="00235486"/>
    <w:rsid w:val="002354EF"/>
    <w:rsid w:val="002368A0"/>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AC8"/>
    <w:rsid w:val="00247BD1"/>
    <w:rsid w:val="00247EB1"/>
    <w:rsid w:val="00250262"/>
    <w:rsid w:val="00250538"/>
    <w:rsid w:val="0025510C"/>
    <w:rsid w:val="00255C77"/>
    <w:rsid w:val="0025787C"/>
    <w:rsid w:val="00257FF8"/>
    <w:rsid w:val="0026331F"/>
    <w:rsid w:val="0026652B"/>
    <w:rsid w:val="00266A0A"/>
    <w:rsid w:val="002676D7"/>
    <w:rsid w:val="00267C91"/>
    <w:rsid w:val="00267E60"/>
    <w:rsid w:val="0027067C"/>
    <w:rsid w:val="00274E46"/>
    <w:rsid w:val="00275372"/>
    <w:rsid w:val="0027586C"/>
    <w:rsid w:val="00275F29"/>
    <w:rsid w:val="0027671F"/>
    <w:rsid w:val="002778E8"/>
    <w:rsid w:val="002814EE"/>
    <w:rsid w:val="002817D8"/>
    <w:rsid w:val="00282C95"/>
    <w:rsid w:val="002854CF"/>
    <w:rsid w:val="0028727D"/>
    <w:rsid w:val="00290080"/>
    <w:rsid w:val="0029195F"/>
    <w:rsid w:val="00291C07"/>
    <w:rsid w:val="00291C0E"/>
    <w:rsid w:val="00294421"/>
    <w:rsid w:val="002945D4"/>
    <w:rsid w:val="002A0C31"/>
    <w:rsid w:val="002A10A0"/>
    <w:rsid w:val="002A1618"/>
    <w:rsid w:val="002A2F13"/>
    <w:rsid w:val="002A472E"/>
    <w:rsid w:val="002A4BEB"/>
    <w:rsid w:val="002A4F73"/>
    <w:rsid w:val="002A5992"/>
    <w:rsid w:val="002A6D1B"/>
    <w:rsid w:val="002A6DFE"/>
    <w:rsid w:val="002A7085"/>
    <w:rsid w:val="002A7834"/>
    <w:rsid w:val="002A7CA5"/>
    <w:rsid w:val="002B093B"/>
    <w:rsid w:val="002B1D9A"/>
    <w:rsid w:val="002B1DA4"/>
    <w:rsid w:val="002B1FBF"/>
    <w:rsid w:val="002B26C9"/>
    <w:rsid w:val="002B3305"/>
    <w:rsid w:val="002B38E7"/>
    <w:rsid w:val="002B41BC"/>
    <w:rsid w:val="002B51FC"/>
    <w:rsid w:val="002B63E5"/>
    <w:rsid w:val="002B655B"/>
    <w:rsid w:val="002B72A8"/>
    <w:rsid w:val="002C04FF"/>
    <w:rsid w:val="002C14D5"/>
    <w:rsid w:val="002C1955"/>
    <w:rsid w:val="002C1C54"/>
    <w:rsid w:val="002C2141"/>
    <w:rsid w:val="002C2C43"/>
    <w:rsid w:val="002C5256"/>
    <w:rsid w:val="002C6D83"/>
    <w:rsid w:val="002C7627"/>
    <w:rsid w:val="002D04B2"/>
    <w:rsid w:val="002D1CAF"/>
    <w:rsid w:val="002D3022"/>
    <w:rsid w:val="002D505D"/>
    <w:rsid w:val="002D55F6"/>
    <w:rsid w:val="002D641F"/>
    <w:rsid w:val="002D72D9"/>
    <w:rsid w:val="002D7CC1"/>
    <w:rsid w:val="002E04F9"/>
    <w:rsid w:val="002E0567"/>
    <w:rsid w:val="002E05E7"/>
    <w:rsid w:val="002E0A88"/>
    <w:rsid w:val="002E0C7C"/>
    <w:rsid w:val="002E2805"/>
    <w:rsid w:val="002E2AF8"/>
    <w:rsid w:val="002E3379"/>
    <w:rsid w:val="002E383E"/>
    <w:rsid w:val="002F0A09"/>
    <w:rsid w:val="002F1C19"/>
    <w:rsid w:val="002F4C27"/>
    <w:rsid w:val="002F61B6"/>
    <w:rsid w:val="002F638C"/>
    <w:rsid w:val="002F7CDE"/>
    <w:rsid w:val="00300F20"/>
    <w:rsid w:val="00301251"/>
    <w:rsid w:val="00301372"/>
    <w:rsid w:val="00302A4A"/>
    <w:rsid w:val="0030304B"/>
    <w:rsid w:val="00303E2A"/>
    <w:rsid w:val="00303E49"/>
    <w:rsid w:val="00306771"/>
    <w:rsid w:val="00307046"/>
    <w:rsid w:val="00310E5F"/>
    <w:rsid w:val="00311B8D"/>
    <w:rsid w:val="00313884"/>
    <w:rsid w:val="00314B6E"/>
    <w:rsid w:val="00315EF8"/>
    <w:rsid w:val="003170E1"/>
    <w:rsid w:val="00317C0B"/>
    <w:rsid w:val="00317FA0"/>
    <w:rsid w:val="00326ECB"/>
    <w:rsid w:val="0033080F"/>
    <w:rsid w:val="00330AA6"/>
    <w:rsid w:val="0033109A"/>
    <w:rsid w:val="003314AB"/>
    <w:rsid w:val="00331500"/>
    <w:rsid w:val="00332DFA"/>
    <w:rsid w:val="00332E25"/>
    <w:rsid w:val="003339AE"/>
    <w:rsid w:val="00334588"/>
    <w:rsid w:val="00335528"/>
    <w:rsid w:val="0034187D"/>
    <w:rsid w:val="003429CE"/>
    <w:rsid w:val="0034380B"/>
    <w:rsid w:val="0034437E"/>
    <w:rsid w:val="003447FB"/>
    <w:rsid w:val="0035047C"/>
    <w:rsid w:val="00351F8B"/>
    <w:rsid w:val="00352333"/>
    <w:rsid w:val="00352793"/>
    <w:rsid w:val="00352B1E"/>
    <w:rsid w:val="0035310E"/>
    <w:rsid w:val="00353E76"/>
    <w:rsid w:val="003547AB"/>
    <w:rsid w:val="00355F7D"/>
    <w:rsid w:val="00356DFE"/>
    <w:rsid w:val="003570F2"/>
    <w:rsid w:val="00357753"/>
    <w:rsid w:val="0035775F"/>
    <w:rsid w:val="00360266"/>
    <w:rsid w:val="0036046F"/>
    <w:rsid w:val="003605A9"/>
    <w:rsid w:val="003605C4"/>
    <w:rsid w:val="003606C5"/>
    <w:rsid w:val="003641BA"/>
    <w:rsid w:val="003644CC"/>
    <w:rsid w:val="00365001"/>
    <w:rsid w:val="003658DF"/>
    <w:rsid w:val="00365B75"/>
    <w:rsid w:val="003663F8"/>
    <w:rsid w:val="0036694E"/>
    <w:rsid w:val="00366F30"/>
    <w:rsid w:val="00367713"/>
    <w:rsid w:val="00373293"/>
    <w:rsid w:val="00374315"/>
    <w:rsid w:val="00375488"/>
    <w:rsid w:val="00377C5C"/>
    <w:rsid w:val="00380BDB"/>
    <w:rsid w:val="003841D8"/>
    <w:rsid w:val="00385A16"/>
    <w:rsid w:val="00385D27"/>
    <w:rsid w:val="0038651D"/>
    <w:rsid w:val="00391A4A"/>
    <w:rsid w:val="0039295B"/>
    <w:rsid w:val="00392DE4"/>
    <w:rsid w:val="00393C6B"/>
    <w:rsid w:val="003945B9"/>
    <w:rsid w:val="00394DDA"/>
    <w:rsid w:val="00395B80"/>
    <w:rsid w:val="00397D54"/>
    <w:rsid w:val="003A03E3"/>
    <w:rsid w:val="003A07CC"/>
    <w:rsid w:val="003A1B84"/>
    <w:rsid w:val="003A44BA"/>
    <w:rsid w:val="003A5407"/>
    <w:rsid w:val="003A62F2"/>
    <w:rsid w:val="003A679B"/>
    <w:rsid w:val="003B30F0"/>
    <w:rsid w:val="003B3358"/>
    <w:rsid w:val="003B5B85"/>
    <w:rsid w:val="003B7306"/>
    <w:rsid w:val="003B7F0A"/>
    <w:rsid w:val="003C2D3C"/>
    <w:rsid w:val="003C37B6"/>
    <w:rsid w:val="003C573F"/>
    <w:rsid w:val="003C5DEE"/>
    <w:rsid w:val="003C6F4F"/>
    <w:rsid w:val="003C7D94"/>
    <w:rsid w:val="003D041D"/>
    <w:rsid w:val="003D2D8F"/>
    <w:rsid w:val="003D394E"/>
    <w:rsid w:val="003D61D4"/>
    <w:rsid w:val="003D6285"/>
    <w:rsid w:val="003D7AA1"/>
    <w:rsid w:val="003D7E0A"/>
    <w:rsid w:val="003E0018"/>
    <w:rsid w:val="003E0723"/>
    <w:rsid w:val="003E09F0"/>
    <w:rsid w:val="003E1FD8"/>
    <w:rsid w:val="003E2725"/>
    <w:rsid w:val="003E3BB9"/>
    <w:rsid w:val="003E40E1"/>
    <w:rsid w:val="003E59C7"/>
    <w:rsid w:val="003E5A6C"/>
    <w:rsid w:val="003E7B80"/>
    <w:rsid w:val="003F03D8"/>
    <w:rsid w:val="003F089D"/>
    <w:rsid w:val="003F1D1B"/>
    <w:rsid w:val="003F4F74"/>
    <w:rsid w:val="003F74A9"/>
    <w:rsid w:val="003F76C2"/>
    <w:rsid w:val="003F77B4"/>
    <w:rsid w:val="004004D5"/>
    <w:rsid w:val="004007F0"/>
    <w:rsid w:val="00401A10"/>
    <w:rsid w:val="00403B72"/>
    <w:rsid w:val="0040487A"/>
    <w:rsid w:val="004063E0"/>
    <w:rsid w:val="004066FF"/>
    <w:rsid w:val="004105C9"/>
    <w:rsid w:val="00410B74"/>
    <w:rsid w:val="004124B7"/>
    <w:rsid w:val="00415177"/>
    <w:rsid w:val="0041526C"/>
    <w:rsid w:val="004174E8"/>
    <w:rsid w:val="00417D62"/>
    <w:rsid w:val="00420A32"/>
    <w:rsid w:val="00420BAB"/>
    <w:rsid w:val="004212EA"/>
    <w:rsid w:val="004214A3"/>
    <w:rsid w:val="00421BE7"/>
    <w:rsid w:val="00422EC8"/>
    <w:rsid w:val="00422ED5"/>
    <w:rsid w:val="00422FE9"/>
    <w:rsid w:val="004235B8"/>
    <w:rsid w:val="00426462"/>
    <w:rsid w:val="004265A6"/>
    <w:rsid w:val="004279BB"/>
    <w:rsid w:val="00431A13"/>
    <w:rsid w:val="00431D1E"/>
    <w:rsid w:val="004321CA"/>
    <w:rsid w:val="00433216"/>
    <w:rsid w:val="00434F71"/>
    <w:rsid w:val="00435C00"/>
    <w:rsid w:val="004378DC"/>
    <w:rsid w:val="0044008E"/>
    <w:rsid w:val="004406C8"/>
    <w:rsid w:val="004422DB"/>
    <w:rsid w:val="00442735"/>
    <w:rsid w:val="004434F2"/>
    <w:rsid w:val="004462CC"/>
    <w:rsid w:val="00446768"/>
    <w:rsid w:val="0045193C"/>
    <w:rsid w:val="0045201E"/>
    <w:rsid w:val="00452A40"/>
    <w:rsid w:val="00452B22"/>
    <w:rsid w:val="00453CDE"/>
    <w:rsid w:val="00455117"/>
    <w:rsid w:val="00456573"/>
    <w:rsid w:val="00456F73"/>
    <w:rsid w:val="00457E77"/>
    <w:rsid w:val="00461DA8"/>
    <w:rsid w:val="00462D8D"/>
    <w:rsid w:val="00463786"/>
    <w:rsid w:val="004637FB"/>
    <w:rsid w:val="0046385B"/>
    <w:rsid w:val="00464305"/>
    <w:rsid w:val="004646F1"/>
    <w:rsid w:val="004648E9"/>
    <w:rsid w:val="00465616"/>
    <w:rsid w:val="00467C5A"/>
    <w:rsid w:val="00470D57"/>
    <w:rsid w:val="00471AA7"/>
    <w:rsid w:val="00471D0C"/>
    <w:rsid w:val="00471D71"/>
    <w:rsid w:val="00471D83"/>
    <w:rsid w:val="00472943"/>
    <w:rsid w:val="00472D9C"/>
    <w:rsid w:val="004751F1"/>
    <w:rsid w:val="00475E66"/>
    <w:rsid w:val="0048083E"/>
    <w:rsid w:val="004823D7"/>
    <w:rsid w:val="00482850"/>
    <w:rsid w:val="004833C4"/>
    <w:rsid w:val="00485B85"/>
    <w:rsid w:val="00486056"/>
    <w:rsid w:val="00487109"/>
    <w:rsid w:val="00491DAB"/>
    <w:rsid w:val="00493D41"/>
    <w:rsid w:val="004945D6"/>
    <w:rsid w:val="00495897"/>
    <w:rsid w:val="004970FE"/>
    <w:rsid w:val="004974D7"/>
    <w:rsid w:val="004A0F2B"/>
    <w:rsid w:val="004A34E7"/>
    <w:rsid w:val="004A4379"/>
    <w:rsid w:val="004A63BC"/>
    <w:rsid w:val="004A7E67"/>
    <w:rsid w:val="004B0BF0"/>
    <w:rsid w:val="004B2CD1"/>
    <w:rsid w:val="004B3310"/>
    <w:rsid w:val="004B3E9B"/>
    <w:rsid w:val="004B4BBE"/>
    <w:rsid w:val="004B62F2"/>
    <w:rsid w:val="004B6A00"/>
    <w:rsid w:val="004B7FEA"/>
    <w:rsid w:val="004B7FF8"/>
    <w:rsid w:val="004C027B"/>
    <w:rsid w:val="004C132D"/>
    <w:rsid w:val="004C1698"/>
    <w:rsid w:val="004C1A55"/>
    <w:rsid w:val="004C2D7C"/>
    <w:rsid w:val="004C3029"/>
    <w:rsid w:val="004C3B22"/>
    <w:rsid w:val="004C42A6"/>
    <w:rsid w:val="004C4594"/>
    <w:rsid w:val="004C5A87"/>
    <w:rsid w:val="004C5AEB"/>
    <w:rsid w:val="004C6274"/>
    <w:rsid w:val="004C72FA"/>
    <w:rsid w:val="004D0AA6"/>
    <w:rsid w:val="004D1386"/>
    <w:rsid w:val="004D245B"/>
    <w:rsid w:val="004D47FA"/>
    <w:rsid w:val="004D7855"/>
    <w:rsid w:val="004E0607"/>
    <w:rsid w:val="004E0DED"/>
    <w:rsid w:val="004E1D89"/>
    <w:rsid w:val="004E2429"/>
    <w:rsid w:val="004E3849"/>
    <w:rsid w:val="004E6EE2"/>
    <w:rsid w:val="004E7F06"/>
    <w:rsid w:val="004F1495"/>
    <w:rsid w:val="004F330B"/>
    <w:rsid w:val="004F421F"/>
    <w:rsid w:val="004F454D"/>
    <w:rsid w:val="004F4D99"/>
    <w:rsid w:val="004F4F9D"/>
    <w:rsid w:val="004F5163"/>
    <w:rsid w:val="004F7ADA"/>
    <w:rsid w:val="0050011B"/>
    <w:rsid w:val="00500A91"/>
    <w:rsid w:val="00503EF5"/>
    <w:rsid w:val="005041F3"/>
    <w:rsid w:val="005045F0"/>
    <w:rsid w:val="005070D4"/>
    <w:rsid w:val="00510DCD"/>
    <w:rsid w:val="00513387"/>
    <w:rsid w:val="0051347A"/>
    <w:rsid w:val="005150DC"/>
    <w:rsid w:val="00516441"/>
    <w:rsid w:val="0051764C"/>
    <w:rsid w:val="00517981"/>
    <w:rsid w:val="005209E5"/>
    <w:rsid w:val="00521E2F"/>
    <w:rsid w:val="005228EF"/>
    <w:rsid w:val="005229AA"/>
    <w:rsid w:val="00523E57"/>
    <w:rsid w:val="005258E5"/>
    <w:rsid w:val="00526BAB"/>
    <w:rsid w:val="0053129F"/>
    <w:rsid w:val="00531A9A"/>
    <w:rsid w:val="005335CB"/>
    <w:rsid w:val="00533987"/>
    <w:rsid w:val="00534124"/>
    <w:rsid w:val="00534BEB"/>
    <w:rsid w:val="00534E7A"/>
    <w:rsid w:val="00535F5C"/>
    <w:rsid w:val="00536691"/>
    <w:rsid w:val="00540A13"/>
    <w:rsid w:val="00542C29"/>
    <w:rsid w:val="00543732"/>
    <w:rsid w:val="00543E46"/>
    <w:rsid w:val="005446C1"/>
    <w:rsid w:val="0054494B"/>
    <w:rsid w:val="005455E1"/>
    <w:rsid w:val="00546210"/>
    <w:rsid w:val="005479C2"/>
    <w:rsid w:val="005503D4"/>
    <w:rsid w:val="0055043E"/>
    <w:rsid w:val="00550599"/>
    <w:rsid w:val="00550828"/>
    <w:rsid w:val="0055186A"/>
    <w:rsid w:val="00552168"/>
    <w:rsid w:val="00553D51"/>
    <w:rsid w:val="00553ECA"/>
    <w:rsid w:val="00554355"/>
    <w:rsid w:val="00555562"/>
    <w:rsid w:val="00555CBB"/>
    <w:rsid w:val="0055641C"/>
    <w:rsid w:val="00556EF4"/>
    <w:rsid w:val="0055745A"/>
    <w:rsid w:val="0056188C"/>
    <w:rsid w:val="00563792"/>
    <w:rsid w:val="00563866"/>
    <w:rsid w:val="0056618E"/>
    <w:rsid w:val="00567D8C"/>
    <w:rsid w:val="00567DF9"/>
    <w:rsid w:val="00570C54"/>
    <w:rsid w:val="00576E72"/>
    <w:rsid w:val="00577705"/>
    <w:rsid w:val="005804B5"/>
    <w:rsid w:val="00580640"/>
    <w:rsid w:val="00583DF4"/>
    <w:rsid w:val="005840F9"/>
    <w:rsid w:val="0058582A"/>
    <w:rsid w:val="00591F76"/>
    <w:rsid w:val="0059384F"/>
    <w:rsid w:val="00595476"/>
    <w:rsid w:val="00595DBE"/>
    <w:rsid w:val="0059615C"/>
    <w:rsid w:val="00596474"/>
    <w:rsid w:val="00597DD9"/>
    <w:rsid w:val="005A0345"/>
    <w:rsid w:val="005A25BB"/>
    <w:rsid w:val="005A2EE4"/>
    <w:rsid w:val="005A3367"/>
    <w:rsid w:val="005A4BE1"/>
    <w:rsid w:val="005A7F8C"/>
    <w:rsid w:val="005B06BD"/>
    <w:rsid w:val="005B0E73"/>
    <w:rsid w:val="005B195C"/>
    <w:rsid w:val="005B2BF3"/>
    <w:rsid w:val="005B4B5A"/>
    <w:rsid w:val="005B54EC"/>
    <w:rsid w:val="005B7285"/>
    <w:rsid w:val="005B77FA"/>
    <w:rsid w:val="005C1C5F"/>
    <w:rsid w:val="005C244C"/>
    <w:rsid w:val="005C25B9"/>
    <w:rsid w:val="005C43D7"/>
    <w:rsid w:val="005C4C86"/>
    <w:rsid w:val="005C5914"/>
    <w:rsid w:val="005C5F5D"/>
    <w:rsid w:val="005C697C"/>
    <w:rsid w:val="005C7250"/>
    <w:rsid w:val="005D1C72"/>
    <w:rsid w:val="005D1CC7"/>
    <w:rsid w:val="005D2787"/>
    <w:rsid w:val="005D2A53"/>
    <w:rsid w:val="005D3848"/>
    <w:rsid w:val="005D3916"/>
    <w:rsid w:val="005D56FB"/>
    <w:rsid w:val="005D5864"/>
    <w:rsid w:val="005D5E7E"/>
    <w:rsid w:val="005D631F"/>
    <w:rsid w:val="005D6987"/>
    <w:rsid w:val="005D6C7A"/>
    <w:rsid w:val="005D76AA"/>
    <w:rsid w:val="005E07E4"/>
    <w:rsid w:val="005E34F0"/>
    <w:rsid w:val="005E4DD3"/>
    <w:rsid w:val="005E59CE"/>
    <w:rsid w:val="005E69A6"/>
    <w:rsid w:val="005F0D79"/>
    <w:rsid w:val="005F0F80"/>
    <w:rsid w:val="005F0FCC"/>
    <w:rsid w:val="005F15D9"/>
    <w:rsid w:val="005F186C"/>
    <w:rsid w:val="005F2F8F"/>
    <w:rsid w:val="005F33D0"/>
    <w:rsid w:val="005F3BD8"/>
    <w:rsid w:val="005F592E"/>
    <w:rsid w:val="005F62BE"/>
    <w:rsid w:val="0060018B"/>
    <w:rsid w:val="0060120B"/>
    <w:rsid w:val="00602008"/>
    <w:rsid w:val="0060281E"/>
    <w:rsid w:val="00602BE0"/>
    <w:rsid w:val="00602E79"/>
    <w:rsid w:val="00603DAF"/>
    <w:rsid w:val="00604AF6"/>
    <w:rsid w:val="006057D0"/>
    <w:rsid w:val="0060623A"/>
    <w:rsid w:val="006106FA"/>
    <w:rsid w:val="006108AD"/>
    <w:rsid w:val="00612189"/>
    <w:rsid w:val="00613BD4"/>
    <w:rsid w:val="00615CD5"/>
    <w:rsid w:val="00617330"/>
    <w:rsid w:val="00617FF4"/>
    <w:rsid w:val="006209A2"/>
    <w:rsid w:val="00621766"/>
    <w:rsid w:val="00621B02"/>
    <w:rsid w:val="00622F9B"/>
    <w:rsid w:val="00624472"/>
    <w:rsid w:val="00625115"/>
    <w:rsid w:val="00625432"/>
    <w:rsid w:val="00626DC7"/>
    <w:rsid w:val="006303E8"/>
    <w:rsid w:val="006320A1"/>
    <w:rsid w:val="00632725"/>
    <w:rsid w:val="0063526B"/>
    <w:rsid w:val="00635B02"/>
    <w:rsid w:val="00635BF9"/>
    <w:rsid w:val="006375AA"/>
    <w:rsid w:val="0063784B"/>
    <w:rsid w:val="00640093"/>
    <w:rsid w:val="0064167E"/>
    <w:rsid w:val="00641FE9"/>
    <w:rsid w:val="00642416"/>
    <w:rsid w:val="00642AFB"/>
    <w:rsid w:val="00643F95"/>
    <w:rsid w:val="00644ECF"/>
    <w:rsid w:val="006458E7"/>
    <w:rsid w:val="0064640C"/>
    <w:rsid w:val="0064665F"/>
    <w:rsid w:val="00647878"/>
    <w:rsid w:val="00647A8A"/>
    <w:rsid w:val="00647BD1"/>
    <w:rsid w:val="00650132"/>
    <w:rsid w:val="00650FCE"/>
    <w:rsid w:val="00654165"/>
    <w:rsid w:val="00654AB7"/>
    <w:rsid w:val="00655593"/>
    <w:rsid w:val="0065595A"/>
    <w:rsid w:val="006613F1"/>
    <w:rsid w:val="00661B3E"/>
    <w:rsid w:val="0066216D"/>
    <w:rsid w:val="00663584"/>
    <w:rsid w:val="00663E96"/>
    <w:rsid w:val="0066426B"/>
    <w:rsid w:val="00664DC6"/>
    <w:rsid w:val="00666491"/>
    <w:rsid w:val="00666963"/>
    <w:rsid w:val="00667AD0"/>
    <w:rsid w:val="00671121"/>
    <w:rsid w:val="0067166F"/>
    <w:rsid w:val="00671B57"/>
    <w:rsid w:val="00672500"/>
    <w:rsid w:val="0067316D"/>
    <w:rsid w:val="0067324F"/>
    <w:rsid w:val="00674CFF"/>
    <w:rsid w:val="00675341"/>
    <w:rsid w:val="00675F0A"/>
    <w:rsid w:val="00676F94"/>
    <w:rsid w:val="0068107E"/>
    <w:rsid w:val="0068128C"/>
    <w:rsid w:val="006812EE"/>
    <w:rsid w:val="00681CA0"/>
    <w:rsid w:val="00683BF1"/>
    <w:rsid w:val="0068483D"/>
    <w:rsid w:val="00684F57"/>
    <w:rsid w:val="00685297"/>
    <w:rsid w:val="00686A4D"/>
    <w:rsid w:val="0068766C"/>
    <w:rsid w:val="006901FF"/>
    <w:rsid w:val="00690D75"/>
    <w:rsid w:val="00693D16"/>
    <w:rsid w:val="00695564"/>
    <w:rsid w:val="0069592A"/>
    <w:rsid w:val="00695F4D"/>
    <w:rsid w:val="006976E7"/>
    <w:rsid w:val="006A0A88"/>
    <w:rsid w:val="006A3679"/>
    <w:rsid w:val="006B137F"/>
    <w:rsid w:val="006B209E"/>
    <w:rsid w:val="006B2874"/>
    <w:rsid w:val="006B42B9"/>
    <w:rsid w:val="006B4CCD"/>
    <w:rsid w:val="006B511A"/>
    <w:rsid w:val="006B7126"/>
    <w:rsid w:val="006C05CA"/>
    <w:rsid w:val="006C0F6F"/>
    <w:rsid w:val="006C22F4"/>
    <w:rsid w:val="006C4B06"/>
    <w:rsid w:val="006C6147"/>
    <w:rsid w:val="006C7528"/>
    <w:rsid w:val="006D1084"/>
    <w:rsid w:val="006D12CD"/>
    <w:rsid w:val="006D20FF"/>
    <w:rsid w:val="006D305B"/>
    <w:rsid w:val="006D34E2"/>
    <w:rsid w:val="006D3937"/>
    <w:rsid w:val="006D4E8F"/>
    <w:rsid w:val="006D594B"/>
    <w:rsid w:val="006D6DB8"/>
    <w:rsid w:val="006D7A3E"/>
    <w:rsid w:val="006E0763"/>
    <w:rsid w:val="006E150B"/>
    <w:rsid w:val="006E3770"/>
    <w:rsid w:val="006E54A2"/>
    <w:rsid w:val="006E67DA"/>
    <w:rsid w:val="006E691A"/>
    <w:rsid w:val="006E6E77"/>
    <w:rsid w:val="006F2A6A"/>
    <w:rsid w:val="006F3C3D"/>
    <w:rsid w:val="006F59BC"/>
    <w:rsid w:val="006F6318"/>
    <w:rsid w:val="006F6515"/>
    <w:rsid w:val="006F6813"/>
    <w:rsid w:val="006F7863"/>
    <w:rsid w:val="00700D3B"/>
    <w:rsid w:val="00700DE5"/>
    <w:rsid w:val="0070112C"/>
    <w:rsid w:val="00701ECA"/>
    <w:rsid w:val="00703380"/>
    <w:rsid w:val="0070435D"/>
    <w:rsid w:val="00705023"/>
    <w:rsid w:val="00710496"/>
    <w:rsid w:val="007104A8"/>
    <w:rsid w:val="00712846"/>
    <w:rsid w:val="00712C06"/>
    <w:rsid w:val="00712FEF"/>
    <w:rsid w:val="007133F4"/>
    <w:rsid w:val="007147F4"/>
    <w:rsid w:val="00717D9B"/>
    <w:rsid w:val="00720C02"/>
    <w:rsid w:val="00721BF4"/>
    <w:rsid w:val="00724D55"/>
    <w:rsid w:val="00724F72"/>
    <w:rsid w:val="00725D5B"/>
    <w:rsid w:val="0072794D"/>
    <w:rsid w:val="007300B6"/>
    <w:rsid w:val="00731659"/>
    <w:rsid w:val="00731BDE"/>
    <w:rsid w:val="00731BE5"/>
    <w:rsid w:val="00731E32"/>
    <w:rsid w:val="00731F18"/>
    <w:rsid w:val="007328F2"/>
    <w:rsid w:val="00732DA4"/>
    <w:rsid w:val="00732DF7"/>
    <w:rsid w:val="00733C68"/>
    <w:rsid w:val="00733F3C"/>
    <w:rsid w:val="00734325"/>
    <w:rsid w:val="007344A3"/>
    <w:rsid w:val="00734FE6"/>
    <w:rsid w:val="007354D5"/>
    <w:rsid w:val="007369F1"/>
    <w:rsid w:val="00740504"/>
    <w:rsid w:val="00740643"/>
    <w:rsid w:val="00741A55"/>
    <w:rsid w:val="00741F6A"/>
    <w:rsid w:val="007420FD"/>
    <w:rsid w:val="00742294"/>
    <w:rsid w:val="0074241D"/>
    <w:rsid w:val="0074256A"/>
    <w:rsid w:val="007429FF"/>
    <w:rsid w:val="00742D95"/>
    <w:rsid w:val="00743E80"/>
    <w:rsid w:val="00743EF0"/>
    <w:rsid w:val="0074477B"/>
    <w:rsid w:val="007458B9"/>
    <w:rsid w:val="007468D5"/>
    <w:rsid w:val="00746BAD"/>
    <w:rsid w:val="0074798F"/>
    <w:rsid w:val="0075025F"/>
    <w:rsid w:val="0075047A"/>
    <w:rsid w:val="00750692"/>
    <w:rsid w:val="00750877"/>
    <w:rsid w:val="007518DF"/>
    <w:rsid w:val="00752187"/>
    <w:rsid w:val="007533F0"/>
    <w:rsid w:val="007543C1"/>
    <w:rsid w:val="007544A2"/>
    <w:rsid w:val="007554CF"/>
    <w:rsid w:val="007554F9"/>
    <w:rsid w:val="00756150"/>
    <w:rsid w:val="0075709B"/>
    <w:rsid w:val="00760483"/>
    <w:rsid w:val="00760880"/>
    <w:rsid w:val="00761FC9"/>
    <w:rsid w:val="00762A5E"/>
    <w:rsid w:val="007646E7"/>
    <w:rsid w:val="007654C9"/>
    <w:rsid w:val="00766AB5"/>
    <w:rsid w:val="00766D2F"/>
    <w:rsid w:val="00770AD5"/>
    <w:rsid w:val="00771F88"/>
    <w:rsid w:val="007770F7"/>
    <w:rsid w:val="007776D1"/>
    <w:rsid w:val="0078119E"/>
    <w:rsid w:val="00782601"/>
    <w:rsid w:val="00782C76"/>
    <w:rsid w:val="007833DC"/>
    <w:rsid w:val="007838DC"/>
    <w:rsid w:val="00785115"/>
    <w:rsid w:val="007854E3"/>
    <w:rsid w:val="0078618D"/>
    <w:rsid w:val="00790278"/>
    <w:rsid w:val="007904C3"/>
    <w:rsid w:val="0079097B"/>
    <w:rsid w:val="00791BCA"/>
    <w:rsid w:val="00791D1C"/>
    <w:rsid w:val="007940E2"/>
    <w:rsid w:val="007A1B23"/>
    <w:rsid w:val="007A28DE"/>
    <w:rsid w:val="007A2BB6"/>
    <w:rsid w:val="007A35B5"/>
    <w:rsid w:val="007A4753"/>
    <w:rsid w:val="007A4B33"/>
    <w:rsid w:val="007A54B2"/>
    <w:rsid w:val="007A654D"/>
    <w:rsid w:val="007A67BB"/>
    <w:rsid w:val="007A6F31"/>
    <w:rsid w:val="007A71AE"/>
    <w:rsid w:val="007B2AF2"/>
    <w:rsid w:val="007B2B03"/>
    <w:rsid w:val="007B4B68"/>
    <w:rsid w:val="007B529A"/>
    <w:rsid w:val="007B5B99"/>
    <w:rsid w:val="007B6D2D"/>
    <w:rsid w:val="007C0D98"/>
    <w:rsid w:val="007C1F19"/>
    <w:rsid w:val="007C22BE"/>
    <w:rsid w:val="007C3E7E"/>
    <w:rsid w:val="007C66A8"/>
    <w:rsid w:val="007C748A"/>
    <w:rsid w:val="007D0915"/>
    <w:rsid w:val="007D0FF6"/>
    <w:rsid w:val="007D1202"/>
    <w:rsid w:val="007D1A48"/>
    <w:rsid w:val="007D3A6D"/>
    <w:rsid w:val="007D4221"/>
    <w:rsid w:val="007D5425"/>
    <w:rsid w:val="007D5DA8"/>
    <w:rsid w:val="007D5DE1"/>
    <w:rsid w:val="007D6B36"/>
    <w:rsid w:val="007D70D2"/>
    <w:rsid w:val="007D7641"/>
    <w:rsid w:val="007E10F9"/>
    <w:rsid w:val="007E20DF"/>
    <w:rsid w:val="007E3300"/>
    <w:rsid w:val="007E34AC"/>
    <w:rsid w:val="007E3AAC"/>
    <w:rsid w:val="007E4633"/>
    <w:rsid w:val="007E48E5"/>
    <w:rsid w:val="007E6952"/>
    <w:rsid w:val="007F109F"/>
    <w:rsid w:val="007F187A"/>
    <w:rsid w:val="007F1AF1"/>
    <w:rsid w:val="007F2733"/>
    <w:rsid w:val="007F291A"/>
    <w:rsid w:val="007F2C25"/>
    <w:rsid w:val="007F5362"/>
    <w:rsid w:val="007F5E4E"/>
    <w:rsid w:val="007F6062"/>
    <w:rsid w:val="007F641C"/>
    <w:rsid w:val="007F67F9"/>
    <w:rsid w:val="007F78C3"/>
    <w:rsid w:val="0080179A"/>
    <w:rsid w:val="00803507"/>
    <w:rsid w:val="0080436E"/>
    <w:rsid w:val="00805943"/>
    <w:rsid w:val="0080645E"/>
    <w:rsid w:val="008065EC"/>
    <w:rsid w:val="008076FE"/>
    <w:rsid w:val="00807E25"/>
    <w:rsid w:val="00810AB9"/>
    <w:rsid w:val="00813241"/>
    <w:rsid w:val="00813EA8"/>
    <w:rsid w:val="0081411B"/>
    <w:rsid w:val="00817E7D"/>
    <w:rsid w:val="00817FB4"/>
    <w:rsid w:val="008203A3"/>
    <w:rsid w:val="00820435"/>
    <w:rsid w:val="00822198"/>
    <w:rsid w:val="00822995"/>
    <w:rsid w:val="00824B75"/>
    <w:rsid w:val="00825E61"/>
    <w:rsid w:val="00826146"/>
    <w:rsid w:val="00826D56"/>
    <w:rsid w:val="00827C4E"/>
    <w:rsid w:val="008312A4"/>
    <w:rsid w:val="00831A35"/>
    <w:rsid w:val="008334B8"/>
    <w:rsid w:val="00834049"/>
    <w:rsid w:val="008363C6"/>
    <w:rsid w:val="008366D0"/>
    <w:rsid w:val="008405FB"/>
    <w:rsid w:val="0084326A"/>
    <w:rsid w:val="008439A7"/>
    <w:rsid w:val="00843FAC"/>
    <w:rsid w:val="008444CF"/>
    <w:rsid w:val="0084529F"/>
    <w:rsid w:val="00845448"/>
    <w:rsid w:val="008455CF"/>
    <w:rsid w:val="00845A40"/>
    <w:rsid w:val="00850DBB"/>
    <w:rsid w:val="00853593"/>
    <w:rsid w:val="0085531B"/>
    <w:rsid w:val="00856BA1"/>
    <w:rsid w:val="00857086"/>
    <w:rsid w:val="00860096"/>
    <w:rsid w:val="00862205"/>
    <w:rsid w:val="00863FFE"/>
    <w:rsid w:val="008641DE"/>
    <w:rsid w:val="0086422D"/>
    <w:rsid w:val="00864466"/>
    <w:rsid w:val="00865014"/>
    <w:rsid w:val="008652D9"/>
    <w:rsid w:val="00865BE0"/>
    <w:rsid w:val="00866F8C"/>
    <w:rsid w:val="008671B6"/>
    <w:rsid w:val="008678AB"/>
    <w:rsid w:val="0087037B"/>
    <w:rsid w:val="0087168F"/>
    <w:rsid w:val="008729BD"/>
    <w:rsid w:val="0087339C"/>
    <w:rsid w:val="00873525"/>
    <w:rsid w:val="00874839"/>
    <w:rsid w:val="00874D35"/>
    <w:rsid w:val="0087513E"/>
    <w:rsid w:val="00876FDB"/>
    <w:rsid w:val="0088091B"/>
    <w:rsid w:val="0088136E"/>
    <w:rsid w:val="00881BDA"/>
    <w:rsid w:val="00881DA9"/>
    <w:rsid w:val="00886B80"/>
    <w:rsid w:val="0088749F"/>
    <w:rsid w:val="00891505"/>
    <w:rsid w:val="00891EE9"/>
    <w:rsid w:val="00892440"/>
    <w:rsid w:val="00892F61"/>
    <w:rsid w:val="00893D47"/>
    <w:rsid w:val="00893F79"/>
    <w:rsid w:val="00895B6B"/>
    <w:rsid w:val="00895D29"/>
    <w:rsid w:val="0089771B"/>
    <w:rsid w:val="00897E39"/>
    <w:rsid w:val="008A05C2"/>
    <w:rsid w:val="008A1957"/>
    <w:rsid w:val="008A19EA"/>
    <w:rsid w:val="008A3E6D"/>
    <w:rsid w:val="008A449D"/>
    <w:rsid w:val="008A5A0F"/>
    <w:rsid w:val="008A7734"/>
    <w:rsid w:val="008A79C5"/>
    <w:rsid w:val="008A7CD4"/>
    <w:rsid w:val="008B0404"/>
    <w:rsid w:val="008B39ED"/>
    <w:rsid w:val="008B4788"/>
    <w:rsid w:val="008B5309"/>
    <w:rsid w:val="008B56B7"/>
    <w:rsid w:val="008B5B8D"/>
    <w:rsid w:val="008B62D5"/>
    <w:rsid w:val="008C0661"/>
    <w:rsid w:val="008C187B"/>
    <w:rsid w:val="008C1897"/>
    <w:rsid w:val="008C19FA"/>
    <w:rsid w:val="008C3295"/>
    <w:rsid w:val="008C3B60"/>
    <w:rsid w:val="008C57BA"/>
    <w:rsid w:val="008C5B60"/>
    <w:rsid w:val="008C6474"/>
    <w:rsid w:val="008C78E2"/>
    <w:rsid w:val="008D00C0"/>
    <w:rsid w:val="008D171F"/>
    <w:rsid w:val="008D1B98"/>
    <w:rsid w:val="008D2E29"/>
    <w:rsid w:val="008D3863"/>
    <w:rsid w:val="008D3B4B"/>
    <w:rsid w:val="008D3DA8"/>
    <w:rsid w:val="008D46F3"/>
    <w:rsid w:val="008D64E9"/>
    <w:rsid w:val="008D6690"/>
    <w:rsid w:val="008D7A7F"/>
    <w:rsid w:val="008E27E4"/>
    <w:rsid w:val="008E3460"/>
    <w:rsid w:val="008E470A"/>
    <w:rsid w:val="008E4A59"/>
    <w:rsid w:val="008E500E"/>
    <w:rsid w:val="008E60EA"/>
    <w:rsid w:val="008E60F8"/>
    <w:rsid w:val="008E671B"/>
    <w:rsid w:val="008E6A7F"/>
    <w:rsid w:val="008E6CE4"/>
    <w:rsid w:val="008E7B9D"/>
    <w:rsid w:val="008E7D7E"/>
    <w:rsid w:val="008F11A4"/>
    <w:rsid w:val="008F1641"/>
    <w:rsid w:val="008F1D11"/>
    <w:rsid w:val="008F1F2F"/>
    <w:rsid w:val="008F2391"/>
    <w:rsid w:val="008F26AE"/>
    <w:rsid w:val="008F2ADC"/>
    <w:rsid w:val="008F48F2"/>
    <w:rsid w:val="008F5363"/>
    <w:rsid w:val="008F76C4"/>
    <w:rsid w:val="00900543"/>
    <w:rsid w:val="00901417"/>
    <w:rsid w:val="00901658"/>
    <w:rsid w:val="009017B9"/>
    <w:rsid w:val="0090307C"/>
    <w:rsid w:val="0090311B"/>
    <w:rsid w:val="0090385A"/>
    <w:rsid w:val="00904C26"/>
    <w:rsid w:val="009051CB"/>
    <w:rsid w:val="00907F83"/>
    <w:rsid w:val="009128A4"/>
    <w:rsid w:val="009132AD"/>
    <w:rsid w:val="00913355"/>
    <w:rsid w:val="00915489"/>
    <w:rsid w:val="00915844"/>
    <w:rsid w:val="00915F1D"/>
    <w:rsid w:val="0091611C"/>
    <w:rsid w:val="00916926"/>
    <w:rsid w:val="00920430"/>
    <w:rsid w:val="00921FE8"/>
    <w:rsid w:val="0092261C"/>
    <w:rsid w:val="00923194"/>
    <w:rsid w:val="00923C29"/>
    <w:rsid w:val="00923EE6"/>
    <w:rsid w:val="00925A31"/>
    <w:rsid w:val="00926175"/>
    <w:rsid w:val="00926ADC"/>
    <w:rsid w:val="00927270"/>
    <w:rsid w:val="0093038E"/>
    <w:rsid w:val="009304ED"/>
    <w:rsid w:val="009326F4"/>
    <w:rsid w:val="00932B7E"/>
    <w:rsid w:val="009330ED"/>
    <w:rsid w:val="0093350A"/>
    <w:rsid w:val="00935241"/>
    <w:rsid w:val="00937E7F"/>
    <w:rsid w:val="00940826"/>
    <w:rsid w:val="009426CA"/>
    <w:rsid w:val="009436DB"/>
    <w:rsid w:val="00944B2C"/>
    <w:rsid w:val="00944BB1"/>
    <w:rsid w:val="009467E0"/>
    <w:rsid w:val="00946B2F"/>
    <w:rsid w:val="00947FA3"/>
    <w:rsid w:val="009510F8"/>
    <w:rsid w:val="0095157D"/>
    <w:rsid w:val="009529F2"/>
    <w:rsid w:val="00952EE1"/>
    <w:rsid w:val="00954C4B"/>
    <w:rsid w:val="00955FA6"/>
    <w:rsid w:val="00956578"/>
    <w:rsid w:val="00956EBC"/>
    <w:rsid w:val="00960990"/>
    <w:rsid w:val="00960FAB"/>
    <w:rsid w:val="00961B99"/>
    <w:rsid w:val="009624AB"/>
    <w:rsid w:val="00962CE0"/>
    <w:rsid w:val="0096352D"/>
    <w:rsid w:val="00964F06"/>
    <w:rsid w:val="00965BA0"/>
    <w:rsid w:val="00966606"/>
    <w:rsid w:val="00966CD4"/>
    <w:rsid w:val="00970ED6"/>
    <w:rsid w:val="00971B9C"/>
    <w:rsid w:val="00975838"/>
    <w:rsid w:val="009759A4"/>
    <w:rsid w:val="00975FDC"/>
    <w:rsid w:val="00977B8C"/>
    <w:rsid w:val="0098108E"/>
    <w:rsid w:val="0098352C"/>
    <w:rsid w:val="009837F8"/>
    <w:rsid w:val="00986B9D"/>
    <w:rsid w:val="00986D44"/>
    <w:rsid w:val="0098743E"/>
    <w:rsid w:val="00991868"/>
    <w:rsid w:val="00991E21"/>
    <w:rsid w:val="00991FBF"/>
    <w:rsid w:val="009930B7"/>
    <w:rsid w:val="00993DFD"/>
    <w:rsid w:val="00993EA1"/>
    <w:rsid w:val="0099493B"/>
    <w:rsid w:val="00995597"/>
    <w:rsid w:val="009956E0"/>
    <w:rsid w:val="00995995"/>
    <w:rsid w:val="00996DE4"/>
    <w:rsid w:val="00997F5B"/>
    <w:rsid w:val="009A0687"/>
    <w:rsid w:val="009A165B"/>
    <w:rsid w:val="009A334F"/>
    <w:rsid w:val="009A42CC"/>
    <w:rsid w:val="009A563A"/>
    <w:rsid w:val="009B01A0"/>
    <w:rsid w:val="009B152F"/>
    <w:rsid w:val="009B29EB"/>
    <w:rsid w:val="009B4C57"/>
    <w:rsid w:val="009B4F29"/>
    <w:rsid w:val="009B5895"/>
    <w:rsid w:val="009C212D"/>
    <w:rsid w:val="009C366A"/>
    <w:rsid w:val="009C3F75"/>
    <w:rsid w:val="009C3FD8"/>
    <w:rsid w:val="009C4DA4"/>
    <w:rsid w:val="009C69E3"/>
    <w:rsid w:val="009C6C1C"/>
    <w:rsid w:val="009D2A44"/>
    <w:rsid w:val="009D3A8D"/>
    <w:rsid w:val="009D5116"/>
    <w:rsid w:val="009D59F9"/>
    <w:rsid w:val="009D6D73"/>
    <w:rsid w:val="009D6E61"/>
    <w:rsid w:val="009E19E9"/>
    <w:rsid w:val="009E26E6"/>
    <w:rsid w:val="009E3925"/>
    <w:rsid w:val="009E4058"/>
    <w:rsid w:val="009E4605"/>
    <w:rsid w:val="009E470E"/>
    <w:rsid w:val="009E47F6"/>
    <w:rsid w:val="009E659E"/>
    <w:rsid w:val="009E7A37"/>
    <w:rsid w:val="009F2C45"/>
    <w:rsid w:val="009F31C8"/>
    <w:rsid w:val="009F4473"/>
    <w:rsid w:val="009F496F"/>
    <w:rsid w:val="009F5F85"/>
    <w:rsid w:val="00A00FA6"/>
    <w:rsid w:val="00A014F1"/>
    <w:rsid w:val="00A02375"/>
    <w:rsid w:val="00A0242A"/>
    <w:rsid w:val="00A040E8"/>
    <w:rsid w:val="00A04613"/>
    <w:rsid w:val="00A04783"/>
    <w:rsid w:val="00A052BB"/>
    <w:rsid w:val="00A069CD"/>
    <w:rsid w:val="00A06DC2"/>
    <w:rsid w:val="00A06FEA"/>
    <w:rsid w:val="00A103D5"/>
    <w:rsid w:val="00A1181C"/>
    <w:rsid w:val="00A119BC"/>
    <w:rsid w:val="00A1578B"/>
    <w:rsid w:val="00A158FA"/>
    <w:rsid w:val="00A15A31"/>
    <w:rsid w:val="00A1670B"/>
    <w:rsid w:val="00A16E07"/>
    <w:rsid w:val="00A1795B"/>
    <w:rsid w:val="00A20046"/>
    <w:rsid w:val="00A208A7"/>
    <w:rsid w:val="00A247CA"/>
    <w:rsid w:val="00A24DA3"/>
    <w:rsid w:val="00A25BAF"/>
    <w:rsid w:val="00A300F9"/>
    <w:rsid w:val="00A309EA"/>
    <w:rsid w:val="00A31BE5"/>
    <w:rsid w:val="00A34D3D"/>
    <w:rsid w:val="00A37553"/>
    <w:rsid w:val="00A412D8"/>
    <w:rsid w:val="00A4181C"/>
    <w:rsid w:val="00A424D7"/>
    <w:rsid w:val="00A428E2"/>
    <w:rsid w:val="00A43B34"/>
    <w:rsid w:val="00A440BD"/>
    <w:rsid w:val="00A4562F"/>
    <w:rsid w:val="00A45701"/>
    <w:rsid w:val="00A46354"/>
    <w:rsid w:val="00A46A8F"/>
    <w:rsid w:val="00A50152"/>
    <w:rsid w:val="00A50306"/>
    <w:rsid w:val="00A50DAC"/>
    <w:rsid w:val="00A51406"/>
    <w:rsid w:val="00A51977"/>
    <w:rsid w:val="00A51BCB"/>
    <w:rsid w:val="00A51E2D"/>
    <w:rsid w:val="00A56A92"/>
    <w:rsid w:val="00A56B22"/>
    <w:rsid w:val="00A56DF1"/>
    <w:rsid w:val="00A57D56"/>
    <w:rsid w:val="00A60E91"/>
    <w:rsid w:val="00A61883"/>
    <w:rsid w:val="00A63E02"/>
    <w:rsid w:val="00A641AC"/>
    <w:rsid w:val="00A648B8"/>
    <w:rsid w:val="00A652E2"/>
    <w:rsid w:val="00A65405"/>
    <w:rsid w:val="00A6595C"/>
    <w:rsid w:val="00A65A58"/>
    <w:rsid w:val="00A65DAE"/>
    <w:rsid w:val="00A65FAC"/>
    <w:rsid w:val="00A6728A"/>
    <w:rsid w:val="00A67783"/>
    <w:rsid w:val="00A67EB5"/>
    <w:rsid w:val="00A7056B"/>
    <w:rsid w:val="00A7096E"/>
    <w:rsid w:val="00A71EC5"/>
    <w:rsid w:val="00A723A4"/>
    <w:rsid w:val="00A7429D"/>
    <w:rsid w:val="00A746CC"/>
    <w:rsid w:val="00A7704C"/>
    <w:rsid w:val="00A779B2"/>
    <w:rsid w:val="00A8373D"/>
    <w:rsid w:val="00A84920"/>
    <w:rsid w:val="00A85002"/>
    <w:rsid w:val="00A858BE"/>
    <w:rsid w:val="00A9054C"/>
    <w:rsid w:val="00A90D60"/>
    <w:rsid w:val="00A92208"/>
    <w:rsid w:val="00A922EB"/>
    <w:rsid w:val="00A93235"/>
    <w:rsid w:val="00A95119"/>
    <w:rsid w:val="00A95426"/>
    <w:rsid w:val="00A95C85"/>
    <w:rsid w:val="00A95C93"/>
    <w:rsid w:val="00A95D6F"/>
    <w:rsid w:val="00A961C1"/>
    <w:rsid w:val="00A97296"/>
    <w:rsid w:val="00A975CB"/>
    <w:rsid w:val="00A9787A"/>
    <w:rsid w:val="00A97ABC"/>
    <w:rsid w:val="00A97EA9"/>
    <w:rsid w:val="00A97ECC"/>
    <w:rsid w:val="00AA310A"/>
    <w:rsid w:val="00AA36DE"/>
    <w:rsid w:val="00AA43A8"/>
    <w:rsid w:val="00AA4B69"/>
    <w:rsid w:val="00AB11FC"/>
    <w:rsid w:val="00AB1D80"/>
    <w:rsid w:val="00AB30D7"/>
    <w:rsid w:val="00AB3BBD"/>
    <w:rsid w:val="00AB3FFA"/>
    <w:rsid w:val="00AB47C9"/>
    <w:rsid w:val="00AB5697"/>
    <w:rsid w:val="00AB5917"/>
    <w:rsid w:val="00AB5F6C"/>
    <w:rsid w:val="00AB61A7"/>
    <w:rsid w:val="00AB7694"/>
    <w:rsid w:val="00AC0C67"/>
    <w:rsid w:val="00AC0F47"/>
    <w:rsid w:val="00AC1EF9"/>
    <w:rsid w:val="00AC2D6C"/>
    <w:rsid w:val="00AC3EBA"/>
    <w:rsid w:val="00AC5A7B"/>
    <w:rsid w:val="00AC6E05"/>
    <w:rsid w:val="00AC7108"/>
    <w:rsid w:val="00AD4AF0"/>
    <w:rsid w:val="00AD4D4E"/>
    <w:rsid w:val="00AD4F2D"/>
    <w:rsid w:val="00AD7C7E"/>
    <w:rsid w:val="00AE0180"/>
    <w:rsid w:val="00AE01B4"/>
    <w:rsid w:val="00AE090C"/>
    <w:rsid w:val="00AE1052"/>
    <w:rsid w:val="00AE1209"/>
    <w:rsid w:val="00AE19BA"/>
    <w:rsid w:val="00AE1EED"/>
    <w:rsid w:val="00AE2F57"/>
    <w:rsid w:val="00AE2FF9"/>
    <w:rsid w:val="00AE3C5F"/>
    <w:rsid w:val="00AE600E"/>
    <w:rsid w:val="00AE6124"/>
    <w:rsid w:val="00AF098E"/>
    <w:rsid w:val="00AF1199"/>
    <w:rsid w:val="00AF1E0E"/>
    <w:rsid w:val="00AF3E0C"/>
    <w:rsid w:val="00AF3E57"/>
    <w:rsid w:val="00AF5876"/>
    <w:rsid w:val="00AF6298"/>
    <w:rsid w:val="00AF64E7"/>
    <w:rsid w:val="00AF787B"/>
    <w:rsid w:val="00B01066"/>
    <w:rsid w:val="00B01868"/>
    <w:rsid w:val="00B0411F"/>
    <w:rsid w:val="00B04884"/>
    <w:rsid w:val="00B05AC3"/>
    <w:rsid w:val="00B06381"/>
    <w:rsid w:val="00B072CB"/>
    <w:rsid w:val="00B07BE0"/>
    <w:rsid w:val="00B11134"/>
    <w:rsid w:val="00B11B6E"/>
    <w:rsid w:val="00B122C2"/>
    <w:rsid w:val="00B1546E"/>
    <w:rsid w:val="00B17615"/>
    <w:rsid w:val="00B20472"/>
    <w:rsid w:val="00B22C39"/>
    <w:rsid w:val="00B23157"/>
    <w:rsid w:val="00B231F2"/>
    <w:rsid w:val="00B232FC"/>
    <w:rsid w:val="00B23AC9"/>
    <w:rsid w:val="00B24BD8"/>
    <w:rsid w:val="00B25A83"/>
    <w:rsid w:val="00B25B7A"/>
    <w:rsid w:val="00B26D65"/>
    <w:rsid w:val="00B27968"/>
    <w:rsid w:val="00B30B09"/>
    <w:rsid w:val="00B332A3"/>
    <w:rsid w:val="00B33842"/>
    <w:rsid w:val="00B340B4"/>
    <w:rsid w:val="00B34C25"/>
    <w:rsid w:val="00B3584E"/>
    <w:rsid w:val="00B40330"/>
    <w:rsid w:val="00B41B40"/>
    <w:rsid w:val="00B42005"/>
    <w:rsid w:val="00B4221D"/>
    <w:rsid w:val="00B42573"/>
    <w:rsid w:val="00B42C63"/>
    <w:rsid w:val="00B4652E"/>
    <w:rsid w:val="00B46EF4"/>
    <w:rsid w:val="00B46FB9"/>
    <w:rsid w:val="00B50603"/>
    <w:rsid w:val="00B51D14"/>
    <w:rsid w:val="00B53076"/>
    <w:rsid w:val="00B53F6F"/>
    <w:rsid w:val="00B56801"/>
    <w:rsid w:val="00B568F2"/>
    <w:rsid w:val="00B6110E"/>
    <w:rsid w:val="00B65A66"/>
    <w:rsid w:val="00B6758A"/>
    <w:rsid w:val="00B67A35"/>
    <w:rsid w:val="00B72C0B"/>
    <w:rsid w:val="00B72D39"/>
    <w:rsid w:val="00B734FB"/>
    <w:rsid w:val="00B74140"/>
    <w:rsid w:val="00B75E16"/>
    <w:rsid w:val="00B76D4E"/>
    <w:rsid w:val="00B77016"/>
    <w:rsid w:val="00B77033"/>
    <w:rsid w:val="00B77502"/>
    <w:rsid w:val="00B80560"/>
    <w:rsid w:val="00B80785"/>
    <w:rsid w:val="00B80A59"/>
    <w:rsid w:val="00B80C47"/>
    <w:rsid w:val="00B8168E"/>
    <w:rsid w:val="00B81AAD"/>
    <w:rsid w:val="00B825A5"/>
    <w:rsid w:val="00B82F10"/>
    <w:rsid w:val="00B84988"/>
    <w:rsid w:val="00B857BE"/>
    <w:rsid w:val="00B8584C"/>
    <w:rsid w:val="00B8589E"/>
    <w:rsid w:val="00B8669E"/>
    <w:rsid w:val="00B86DA1"/>
    <w:rsid w:val="00B86E2B"/>
    <w:rsid w:val="00B8799F"/>
    <w:rsid w:val="00B90472"/>
    <w:rsid w:val="00B90591"/>
    <w:rsid w:val="00B90834"/>
    <w:rsid w:val="00B92845"/>
    <w:rsid w:val="00B93A11"/>
    <w:rsid w:val="00B946C4"/>
    <w:rsid w:val="00B960A3"/>
    <w:rsid w:val="00B961BC"/>
    <w:rsid w:val="00B979D9"/>
    <w:rsid w:val="00BA2CFF"/>
    <w:rsid w:val="00BA5272"/>
    <w:rsid w:val="00BA663C"/>
    <w:rsid w:val="00BB18FC"/>
    <w:rsid w:val="00BB327B"/>
    <w:rsid w:val="00BB3286"/>
    <w:rsid w:val="00BB45AF"/>
    <w:rsid w:val="00BB485C"/>
    <w:rsid w:val="00BB5421"/>
    <w:rsid w:val="00BB5695"/>
    <w:rsid w:val="00BB67C8"/>
    <w:rsid w:val="00BB6C22"/>
    <w:rsid w:val="00BC0314"/>
    <w:rsid w:val="00BC031A"/>
    <w:rsid w:val="00BC04BD"/>
    <w:rsid w:val="00BC1546"/>
    <w:rsid w:val="00BC2D59"/>
    <w:rsid w:val="00BC3956"/>
    <w:rsid w:val="00BC3B2E"/>
    <w:rsid w:val="00BC3B80"/>
    <w:rsid w:val="00BC3FFB"/>
    <w:rsid w:val="00BC4017"/>
    <w:rsid w:val="00BC4533"/>
    <w:rsid w:val="00BC5042"/>
    <w:rsid w:val="00BC5804"/>
    <w:rsid w:val="00BC62A8"/>
    <w:rsid w:val="00BC7C1A"/>
    <w:rsid w:val="00BD00B9"/>
    <w:rsid w:val="00BD0FD5"/>
    <w:rsid w:val="00BD36E3"/>
    <w:rsid w:val="00BD3CBA"/>
    <w:rsid w:val="00BD4392"/>
    <w:rsid w:val="00BD4902"/>
    <w:rsid w:val="00BD4C02"/>
    <w:rsid w:val="00BD4CCA"/>
    <w:rsid w:val="00BD5F57"/>
    <w:rsid w:val="00BD7022"/>
    <w:rsid w:val="00BD73E3"/>
    <w:rsid w:val="00BE1C0B"/>
    <w:rsid w:val="00BE1FDA"/>
    <w:rsid w:val="00BE3B7B"/>
    <w:rsid w:val="00BE3E2C"/>
    <w:rsid w:val="00BE3E35"/>
    <w:rsid w:val="00BE445B"/>
    <w:rsid w:val="00BE4967"/>
    <w:rsid w:val="00BE4A8B"/>
    <w:rsid w:val="00BE54A7"/>
    <w:rsid w:val="00BE584F"/>
    <w:rsid w:val="00BE5988"/>
    <w:rsid w:val="00BE6D7C"/>
    <w:rsid w:val="00BE720D"/>
    <w:rsid w:val="00BF0C65"/>
    <w:rsid w:val="00BF27F7"/>
    <w:rsid w:val="00BF282D"/>
    <w:rsid w:val="00BF4A9D"/>
    <w:rsid w:val="00BF500A"/>
    <w:rsid w:val="00BF59EB"/>
    <w:rsid w:val="00BF60DC"/>
    <w:rsid w:val="00C02F4E"/>
    <w:rsid w:val="00C03D74"/>
    <w:rsid w:val="00C0460A"/>
    <w:rsid w:val="00C04AEA"/>
    <w:rsid w:val="00C05741"/>
    <w:rsid w:val="00C05BF1"/>
    <w:rsid w:val="00C06602"/>
    <w:rsid w:val="00C06DA4"/>
    <w:rsid w:val="00C07CD9"/>
    <w:rsid w:val="00C10D19"/>
    <w:rsid w:val="00C11241"/>
    <w:rsid w:val="00C1136B"/>
    <w:rsid w:val="00C116AA"/>
    <w:rsid w:val="00C14A6A"/>
    <w:rsid w:val="00C1661E"/>
    <w:rsid w:val="00C16FFB"/>
    <w:rsid w:val="00C17858"/>
    <w:rsid w:val="00C17CFA"/>
    <w:rsid w:val="00C218BC"/>
    <w:rsid w:val="00C2201B"/>
    <w:rsid w:val="00C22BAC"/>
    <w:rsid w:val="00C25390"/>
    <w:rsid w:val="00C26745"/>
    <w:rsid w:val="00C26BC3"/>
    <w:rsid w:val="00C26DA1"/>
    <w:rsid w:val="00C30609"/>
    <w:rsid w:val="00C30FA4"/>
    <w:rsid w:val="00C31249"/>
    <w:rsid w:val="00C32302"/>
    <w:rsid w:val="00C34326"/>
    <w:rsid w:val="00C3480C"/>
    <w:rsid w:val="00C352BB"/>
    <w:rsid w:val="00C36813"/>
    <w:rsid w:val="00C37C14"/>
    <w:rsid w:val="00C40340"/>
    <w:rsid w:val="00C40968"/>
    <w:rsid w:val="00C40E6F"/>
    <w:rsid w:val="00C411C1"/>
    <w:rsid w:val="00C4352F"/>
    <w:rsid w:val="00C4361E"/>
    <w:rsid w:val="00C438D8"/>
    <w:rsid w:val="00C454C8"/>
    <w:rsid w:val="00C45505"/>
    <w:rsid w:val="00C461B6"/>
    <w:rsid w:val="00C4740D"/>
    <w:rsid w:val="00C47DF2"/>
    <w:rsid w:val="00C5095F"/>
    <w:rsid w:val="00C524A5"/>
    <w:rsid w:val="00C5665E"/>
    <w:rsid w:val="00C61BD0"/>
    <w:rsid w:val="00C61F86"/>
    <w:rsid w:val="00C62802"/>
    <w:rsid w:val="00C641CB"/>
    <w:rsid w:val="00C64EBC"/>
    <w:rsid w:val="00C6554E"/>
    <w:rsid w:val="00C70785"/>
    <w:rsid w:val="00C71294"/>
    <w:rsid w:val="00C7145D"/>
    <w:rsid w:val="00C7161E"/>
    <w:rsid w:val="00C725BD"/>
    <w:rsid w:val="00C728A1"/>
    <w:rsid w:val="00C730AF"/>
    <w:rsid w:val="00C73431"/>
    <w:rsid w:val="00C73694"/>
    <w:rsid w:val="00C763E6"/>
    <w:rsid w:val="00C80B84"/>
    <w:rsid w:val="00C81BD7"/>
    <w:rsid w:val="00C82381"/>
    <w:rsid w:val="00C84365"/>
    <w:rsid w:val="00C86A01"/>
    <w:rsid w:val="00C91760"/>
    <w:rsid w:val="00C91C98"/>
    <w:rsid w:val="00C91FCB"/>
    <w:rsid w:val="00C927CC"/>
    <w:rsid w:val="00C92A7E"/>
    <w:rsid w:val="00C93700"/>
    <w:rsid w:val="00C93D0E"/>
    <w:rsid w:val="00C940D2"/>
    <w:rsid w:val="00C94201"/>
    <w:rsid w:val="00C94BCC"/>
    <w:rsid w:val="00C95BE4"/>
    <w:rsid w:val="00C95ED6"/>
    <w:rsid w:val="00C96B43"/>
    <w:rsid w:val="00C97465"/>
    <w:rsid w:val="00C9778F"/>
    <w:rsid w:val="00CA098E"/>
    <w:rsid w:val="00CA1C30"/>
    <w:rsid w:val="00CA20E7"/>
    <w:rsid w:val="00CA3128"/>
    <w:rsid w:val="00CA40B8"/>
    <w:rsid w:val="00CA4B1D"/>
    <w:rsid w:val="00CA5057"/>
    <w:rsid w:val="00CB05CB"/>
    <w:rsid w:val="00CB144D"/>
    <w:rsid w:val="00CB166C"/>
    <w:rsid w:val="00CB1703"/>
    <w:rsid w:val="00CB1866"/>
    <w:rsid w:val="00CB1DA8"/>
    <w:rsid w:val="00CB282D"/>
    <w:rsid w:val="00CB3C44"/>
    <w:rsid w:val="00CB44FD"/>
    <w:rsid w:val="00CB48BB"/>
    <w:rsid w:val="00CB4D4E"/>
    <w:rsid w:val="00CB5C01"/>
    <w:rsid w:val="00CB5F63"/>
    <w:rsid w:val="00CB6106"/>
    <w:rsid w:val="00CB67D8"/>
    <w:rsid w:val="00CC06A2"/>
    <w:rsid w:val="00CC0720"/>
    <w:rsid w:val="00CC0A05"/>
    <w:rsid w:val="00CC240A"/>
    <w:rsid w:val="00CC4CB1"/>
    <w:rsid w:val="00CC5086"/>
    <w:rsid w:val="00CC59D4"/>
    <w:rsid w:val="00CC6138"/>
    <w:rsid w:val="00CC6643"/>
    <w:rsid w:val="00CC6C23"/>
    <w:rsid w:val="00CC7C08"/>
    <w:rsid w:val="00CD128F"/>
    <w:rsid w:val="00CD2D83"/>
    <w:rsid w:val="00CD3729"/>
    <w:rsid w:val="00CD3E40"/>
    <w:rsid w:val="00CD5616"/>
    <w:rsid w:val="00CE0D19"/>
    <w:rsid w:val="00CE271C"/>
    <w:rsid w:val="00CE60BF"/>
    <w:rsid w:val="00CE6497"/>
    <w:rsid w:val="00CE6EAE"/>
    <w:rsid w:val="00CE7088"/>
    <w:rsid w:val="00CF2066"/>
    <w:rsid w:val="00CF2A8F"/>
    <w:rsid w:val="00CF30D2"/>
    <w:rsid w:val="00CF41EE"/>
    <w:rsid w:val="00CF4C56"/>
    <w:rsid w:val="00CF69F5"/>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16417"/>
    <w:rsid w:val="00D20C13"/>
    <w:rsid w:val="00D222B7"/>
    <w:rsid w:val="00D22696"/>
    <w:rsid w:val="00D230CC"/>
    <w:rsid w:val="00D235B6"/>
    <w:rsid w:val="00D23EF0"/>
    <w:rsid w:val="00D24188"/>
    <w:rsid w:val="00D245AE"/>
    <w:rsid w:val="00D26387"/>
    <w:rsid w:val="00D26EB5"/>
    <w:rsid w:val="00D275E0"/>
    <w:rsid w:val="00D33105"/>
    <w:rsid w:val="00D33DAC"/>
    <w:rsid w:val="00D36152"/>
    <w:rsid w:val="00D37862"/>
    <w:rsid w:val="00D40486"/>
    <w:rsid w:val="00D41555"/>
    <w:rsid w:val="00D4188B"/>
    <w:rsid w:val="00D42233"/>
    <w:rsid w:val="00D42C48"/>
    <w:rsid w:val="00D4355D"/>
    <w:rsid w:val="00D43CC7"/>
    <w:rsid w:val="00D46CC5"/>
    <w:rsid w:val="00D50107"/>
    <w:rsid w:val="00D5020D"/>
    <w:rsid w:val="00D5029D"/>
    <w:rsid w:val="00D5056C"/>
    <w:rsid w:val="00D507E7"/>
    <w:rsid w:val="00D50822"/>
    <w:rsid w:val="00D51B7B"/>
    <w:rsid w:val="00D51ED3"/>
    <w:rsid w:val="00D528C1"/>
    <w:rsid w:val="00D53903"/>
    <w:rsid w:val="00D53B02"/>
    <w:rsid w:val="00D54341"/>
    <w:rsid w:val="00D55B84"/>
    <w:rsid w:val="00D56103"/>
    <w:rsid w:val="00D564B8"/>
    <w:rsid w:val="00D56ADC"/>
    <w:rsid w:val="00D600FE"/>
    <w:rsid w:val="00D60249"/>
    <w:rsid w:val="00D61E4C"/>
    <w:rsid w:val="00D62D53"/>
    <w:rsid w:val="00D63856"/>
    <w:rsid w:val="00D6420B"/>
    <w:rsid w:val="00D6573A"/>
    <w:rsid w:val="00D65CDF"/>
    <w:rsid w:val="00D672C2"/>
    <w:rsid w:val="00D70922"/>
    <w:rsid w:val="00D71794"/>
    <w:rsid w:val="00D71826"/>
    <w:rsid w:val="00D72AC1"/>
    <w:rsid w:val="00D72C55"/>
    <w:rsid w:val="00D73687"/>
    <w:rsid w:val="00D737CE"/>
    <w:rsid w:val="00D7493C"/>
    <w:rsid w:val="00D75C1B"/>
    <w:rsid w:val="00D76179"/>
    <w:rsid w:val="00D76372"/>
    <w:rsid w:val="00D77EA3"/>
    <w:rsid w:val="00D77F9C"/>
    <w:rsid w:val="00D80227"/>
    <w:rsid w:val="00D80C87"/>
    <w:rsid w:val="00D81A4B"/>
    <w:rsid w:val="00D81F2F"/>
    <w:rsid w:val="00D822F0"/>
    <w:rsid w:val="00D82C84"/>
    <w:rsid w:val="00D83003"/>
    <w:rsid w:val="00D837F5"/>
    <w:rsid w:val="00D83F29"/>
    <w:rsid w:val="00D869EF"/>
    <w:rsid w:val="00D87E14"/>
    <w:rsid w:val="00D87FF4"/>
    <w:rsid w:val="00D917C3"/>
    <w:rsid w:val="00D91DAF"/>
    <w:rsid w:val="00D921FD"/>
    <w:rsid w:val="00D92DF2"/>
    <w:rsid w:val="00D92FC3"/>
    <w:rsid w:val="00D934F7"/>
    <w:rsid w:val="00D956AE"/>
    <w:rsid w:val="00D968C9"/>
    <w:rsid w:val="00D96DFF"/>
    <w:rsid w:val="00D96F4D"/>
    <w:rsid w:val="00D9750F"/>
    <w:rsid w:val="00D975A0"/>
    <w:rsid w:val="00DA0250"/>
    <w:rsid w:val="00DA043C"/>
    <w:rsid w:val="00DA08A5"/>
    <w:rsid w:val="00DA18EC"/>
    <w:rsid w:val="00DA3B74"/>
    <w:rsid w:val="00DA3EE2"/>
    <w:rsid w:val="00DA5497"/>
    <w:rsid w:val="00DA5ED0"/>
    <w:rsid w:val="00DA68F0"/>
    <w:rsid w:val="00DA6E38"/>
    <w:rsid w:val="00DA7E18"/>
    <w:rsid w:val="00DB6024"/>
    <w:rsid w:val="00DB6F89"/>
    <w:rsid w:val="00DB7C84"/>
    <w:rsid w:val="00DB7EFE"/>
    <w:rsid w:val="00DC03EB"/>
    <w:rsid w:val="00DC0BBC"/>
    <w:rsid w:val="00DC18E7"/>
    <w:rsid w:val="00DC2DAB"/>
    <w:rsid w:val="00DC2E14"/>
    <w:rsid w:val="00DC4095"/>
    <w:rsid w:val="00DC4176"/>
    <w:rsid w:val="00DC55C2"/>
    <w:rsid w:val="00DC5BAB"/>
    <w:rsid w:val="00DC657B"/>
    <w:rsid w:val="00DC6DC6"/>
    <w:rsid w:val="00DC739C"/>
    <w:rsid w:val="00DD1A2B"/>
    <w:rsid w:val="00DD2B20"/>
    <w:rsid w:val="00DD3E26"/>
    <w:rsid w:val="00DD53B0"/>
    <w:rsid w:val="00DE1525"/>
    <w:rsid w:val="00DE1689"/>
    <w:rsid w:val="00DE2140"/>
    <w:rsid w:val="00DE2AE9"/>
    <w:rsid w:val="00DE3A43"/>
    <w:rsid w:val="00DE48AB"/>
    <w:rsid w:val="00DE4C0D"/>
    <w:rsid w:val="00DE4FDB"/>
    <w:rsid w:val="00DE560B"/>
    <w:rsid w:val="00DE560E"/>
    <w:rsid w:val="00DF1523"/>
    <w:rsid w:val="00DF18BF"/>
    <w:rsid w:val="00DF2439"/>
    <w:rsid w:val="00DF4C29"/>
    <w:rsid w:val="00DF51D5"/>
    <w:rsid w:val="00DF5662"/>
    <w:rsid w:val="00DF5A48"/>
    <w:rsid w:val="00DF5E51"/>
    <w:rsid w:val="00E01BAB"/>
    <w:rsid w:val="00E02C7F"/>
    <w:rsid w:val="00E0686F"/>
    <w:rsid w:val="00E06D47"/>
    <w:rsid w:val="00E078A6"/>
    <w:rsid w:val="00E1060B"/>
    <w:rsid w:val="00E113DE"/>
    <w:rsid w:val="00E116BE"/>
    <w:rsid w:val="00E12A28"/>
    <w:rsid w:val="00E12C40"/>
    <w:rsid w:val="00E12D56"/>
    <w:rsid w:val="00E13409"/>
    <w:rsid w:val="00E13456"/>
    <w:rsid w:val="00E14144"/>
    <w:rsid w:val="00E14DF5"/>
    <w:rsid w:val="00E1717E"/>
    <w:rsid w:val="00E21946"/>
    <w:rsid w:val="00E2209B"/>
    <w:rsid w:val="00E222D5"/>
    <w:rsid w:val="00E244BC"/>
    <w:rsid w:val="00E25268"/>
    <w:rsid w:val="00E26143"/>
    <w:rsid w:val="00E26D93"/>
    <w:rsid w:val="00E30C23"/>
    <w:rsid w:val="00E3256E"/>
    <w:rsid w:val="00E33D3F"/>
    <w:rsid w:val="00E33FE8"/>
    <w:rsid w:val="00E347DD"/>
    <w:rsid w:val="00E35AD5"/>
    <w:rsid w:val="00E361A9"/>
    <w:rsid w:val="00E36C1A"/>
    <w:rsid w:val="00E37E19"/>
    <w:rsid w:val="00E402D2"/>
    <w:rsid w:val="00E40567"/>
    <w:rsid w:val="00E40BAF"/>
    <w:rsid w:val="00E41650"/>
    <w:rsid w:val="00E41902"/>
    <w:rsid w:val="00E4217B"/>
    <w:rsid w:val="00E429AD"/>
    <w:rsid w:val="00E42E7F"/>
    <w:rsid w:val="00E44593"/>
    <w:rsid w:val="00E44C43"/>
    <w:rsid w:val="00E45094"/>
    <w:rsid w:val="00E451A0"/>
    <w:rsid w:val="00E452E0"/>
    <w:rsid w:val="00E459C0"/>
    <w:rsid w:val="00E46182"/>
    <w:rsid w:val="00E501CB"/>
    <w:rsid w:val="00E503CE"/>
    <w:rsid w:val="00E504D1"/>
    <w:rsid w:val="00E50820"/>
    <w:rsid w:val="00E50EF3"/>
    <w:rsid w:val="00E5112B"/>
    <w:rsid w:val="00E52B1C"/>
    <w:rsid w:val="00E52B5F"/>
    <w:rsid w:val="00E55B72"/>
    <w:rsid w:val="00E55CF6"/>
    <w:rsid w:val="00E5675D"/>
    <w:rsid w:val="00E57227"/>
    <w:rsid w:val="00E60E45"/>
    <w:rsid w:val="00E6161B"/>
    <w:rsid w:val="00E61EB7"/>
    <w:rsid w:val="00E62F28"/>
    <w:rsid w:val="00E66E51"/>
    <w:rsid w:val="00E6765B"/>
    <w:rsid w:val="00E7035A"/>
    <w:rsid w:val="00E7113C"/>
    <w:rsid w:val="00E726D8"/>
    <w:rsid w:val="00E72824"/>
    <w:rsid w:val="00E731B2"/>
    <w:rsid w:val="00E745E8"/>
    <w:rsid w:val="00E775E1"/>
    <w:rsid w:val="00E805FB"/>
    <w:rsid w:val="00E815B3"/>
    <w:rsid w:val="00E82FB7"/>
    <w:rsid w:val="00E83A9B"/>
    <w:rsid w:val="00E849E0"/>
    <w:rsid w:val="00E85478"/>
    <w:rsid w:val="00E85A7B"/>
    <w:rsid w:val="00E87031"/>
    <w:rsid w:val="00E90F96"/>
    <w:rsid w:val="00E91938"/>
    <w:rsid w:val="00E91C46"/>
    <w:rsid w:val="00E940DE"/>
    <w:rsid w:val="00E9461D"/>
    <w:rsid w:val="00E9582F"/>
    <w:rsid w:val="00EA316B"/>
    <w:rsid w:val="00EA53FD"/>
    <w:rsid w:val="00EA6245"/>
    <w:rsid w:val="00EA637B"/>
    <w:rsid w:val="00EA798D"/>
    <w:rsid w:val="00EB0AB1"/>
    <w:rsid w:val="00EB27EE"/>
    <w:rsid w:val="00EB3E17"/>
    <w:rsid w:val="00EB7362"/>
    <w:rsid w:val="00EC0BFB"/>
    <w:rsid w:val="00EC1DC7"/>
    <w:rsid w:val="00EC2DC3"/>
    <w:rsid w:val="00EC3109"/>
    <w:rsid w:val="00EC3366"/>
    <w:rsid w:val="00EC4739"/>
    <w:rsid w:val="00EC5916"/>
    <w:rsid w:val="00EC6158"/>
    <w:rsid w:val="00EC6778"/>
    <w:rsid w:val="00EC6A13"/>
    <w:rsid w:val="00ED1B72"/>
    <w:rsid w:val="00ED1E94"/>
    <w:rsid w:val="00ED37E5"/>
    <w:rsid w:val="00ED422F"/>
    <w:rsid w:val="00ED4F0A"/>
    <w:rsid w:val="00ED6B01"/>
    <w:rsid w:val="00ED7917"/>
    <w:rsid w:val="00EE0CB0"/>
    <w:rsid w:val="00EE0E05"/>
    <w:rsid w:val="00EE3D3A"/>
    <w:rsid w:val="00EE5330"/>
    <w:rsid w:val="00EE5AF8"/>
    <w:rsid w:val="00EE66E0"/>
    <w:rsid w:val="00EE7620"/>
    <w:rsid w:val="00EF04F0"/>
    <w:rsid w:val="00EF257A"/>
    <w:rsid w:val="00EF4043"/>
    <w:rsid w:val="00EF6874"/>
    <w:rsid w:val="00EF6BD8"/>
    <w:rsid w:val="00EF6F87"/>
    <w:rsid w:val="00EF6FBA"/>
    <w:rsid w:val="00F00737"/>
    <w:rsid w:val="00F00796"/>
    <w:rsid w:val="00F03753"/>
    <w:rsid w:val="00F03B50"/>
    <w:rsid w:val="00F054C9"/>
    <w:rsid w:val="00F05768"/>
    <w:rsid w:val="00F06C3F"/>
    <w:rsid w:val="00F1074F"/>
    <w:rsid w:val="00F10A6C"/>
    <w:rsid w:val="00F11DC3"/>
    <w:rsid w:val="00F11E31"/>
    <w:rsid w:val="00F12F1B"/>
    <w:rsid w:val="00F1449E"/>
    <w:rsid w:val="00F148C1"/>
    <w:rsid w:val="00F14D7B"/>
    <w:rsid w:val="00F202E0"/>
    <w:rsid w:val="00F203ED"/>
    <w:rsid w:val="00F21600"/>
    <w:rsid w:val="00F21E22"/>
    <w:rsid w:val="00F22360"/>
    <w:rsid w:val="00F228EC"/>
    <w:rsid w:val="00F25920"/>
    <w:rsid w:val="00F25F42"/>
    <w:rsid w:val="00F26DE8"/>
    <w:rsid w:val="00F27FF4"/>
    <w:rsid w:val="00F320AC"/>
    <w:rsid w:val="00F3495F"/>
    <w:rsid w:val="00F34A2F"/>
    <w:rsid w:val="00F3518D"/>
    <w:rsid w:val="00F351CB"/>
    <w:rsid w:val="00F362BB"/>
    <w:rsid w:val="00F3696C"/>
    <w:rsid w:val="00F36B0A"/>
    <w:rsid w:val="00F41539"/>
    <w:rsid w:val="00F41CEE"/>
    <w:rsid w:val="00F4304E"/>
    <w:rsid w:val="00F500E0"/>
    <w:rsid w:val="00F50CA4"/>
    <w:rsid w:val="00F50F9A"/>
    <w:rsid w:val="00F535CA"/>
    <w:rsid w:val="00F54244"/>
    <w:rsid w:val="00F559EC"/>
    <w:rsid w:val="00F55B40"/>
    <w:rsid w:val="00F55B79"/>
    <w:rsid w:val="00F563F0"/>
    <w:rsid w:val="00F56A0F"/>
    <w:rsid w:val="00F57500"/>
    <w:rsid w:val="00F57517"/>
    <w:rsid w:val="00F5784E"/>
    <w:rsid w:val="00F5796C"/>
    <w:rsid w:val="00F57AEB"/>
    <w:rsid w:val="00F6076E"/>
    <w:rsid w:val="00F61233"/>
    <w:rsid w:val="00F61F59"/>
    <w:rsid w:val="00F637CA"/>
    <w:rsid w:val="00F644FE"/>
    <w:rsid w:val="00F646C0"/>
    <w:rsid w:val="00F64EF3"/>
    <w:rsid w:val="00F65DC5"/>
    <w:rsid w:val="00F6622E"/>
    <w:rsid w:val="00F66807"/>
    <w:rsid w:val="00F67398"/>
    <w:rsid w:val="00F70EAC"/>
    <w:rsid w:val="00F72DFC"/>
    <w:rsid w:val="00F73C0A"/>
    <w:rsid w:val="00F73E96"/>
    <w:rsid w:val="00F74965"/>
    <w:rsid w:val="00F74A4A"/>
    <w:rsid w:val="00F74A64"/>
    <w:rsid w:val="00F75DC6"/>
    <w:rsid w:val="00F75F54"/>
    <w:rsid w:val="00F7752F"/>
    <w:rsid w:val="00F808D1"/>
    <w:rsid w:val="00F8201A"/>
    <w:rsid w:val="00F824C8"/>
    <w:rsid w:val="00F83811"/>
    <w:rsid w:val="00F839EC"/>
    <w:rsid w:val="00F857F2"/>
    <w:rsid w:val="00F878D6"/>
    <w:rsid w:val="00F87B09"/>
    <w:rsid w:val="00F900FC"/>
    <w:rsid w:val="00F909A6"/>
    <w:rsid w:val="00F910AD"/>
    <w:rsid w:val="00F9247C"/>
    <w:rsid w:val="00F9257C"/>
    <w:rsid w:val="00F9404C"/>
    <w:rsid w:val="00F9496C"/>
    <w:rsid w:val="00F96DA6"/>
    <w:rsid w:val="00F96EF1"/>
    <w:rsid w:val="00F970FC"/>
    <w:rsid w:val="00F97379"/>
    <w:rsid w:val="00F97EDB"/>
    <w:rsid w:val="00FA156C"/>
    <w:rsid w:val="00FA1646"/>
    <w:rsid w:val="00FA21AB"/>
    <w:rsid w:val="00FA39B8"/>
    <w:rsid w:val="00FA3BB8"/>
    <w:rsid w:val="00FA54B4"/>
    <w:rsid w:val="00FA5A34"/>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46ED"/>
    <w:rsid w:val="00FD0615"/>
    <w:rsid w:val="00FD1F84"/>
    <w:rsid w:val="00FD2639"/>
    <w:rsid w:val="00FD3CEA"/>
    <w:rsid w:val="00FD47B7"/>
    <w:rsid w:val="00FD5C92"/>
    <w:rsid w:val="00FD669E"/>
    <w:rsid w:val="00FD6A99"/>
    <w:rsid w:val="00FE2BC4"/>
    <w:rsid w:val="00FE3298"/>
    <w:rsid w:val="00FE541D"/>
    <w:rsid w:val="00FE6414"/>
    <w:rsid w:val="00FE76C2"/>
    <w:rsid w:val="00FE7719"/>
    <w:rsid w:val="00FE78AE"/>
    <w:rsid w:val="00FE7E29"/>
    <w:rsid w:val="00FF0C25"/>
    <w:rsid w:val="00FF1CA4"/>
    <w:rsid w:val="00FF1F53"/>
    <w:rsid w:val="00FF21A7"/>
    <w:rsid w:val="00FF2A67"/>
    <w:rsid w:val="00FF3A57"/>
    <w:rsid w:val="00FF4CD2"/>
    <w:rsid w:val="00FF5167"/>
    <w:rsid w:val="00FF568F"/>
    <w:rsid w:val="1076503A"/>
    <w:rsid w:val="1186BA7C"/>
    <w:rsid w:val="16F13DFD"/>
    <w:rsid w:val="19454595"/>
    <w:rsid w:val="1AF4DFB1"/>
    <w:rsid w:val="20F4D0D8"/>
    <w:rsid w:val="214D9D14"/>
    <w:rsid w:val="229594E2"/>
    <w:rsid w:val="2927B63B"/>
    <w:rsid w:val="2E72A11B"/>
    <w:rsid w:val="38CACC49"/>
    <w:rsid w:val="39E3BC64"/>
    <w:rsid w:val="42B593BA"/>
    <w:rsid w:val="46FF9D50"/>
    <w:rsid w:val="47633385"/>
    <w:rsid w:val="47F1FF02"/>
    <w:rsid w:val="53EBA953"/>
    <w:rsid w:val="5BC7C646"/>
    <w:rsid w:val="5FF2C7E8"/>
    <w:rsid w:val="69370770"/>
    <w:rsid w:val="6E94A3D1"/>
    <w:rsid w:val="714076A4"/>
    <w:rsid w:val="71A27688"/>
    <w:rsid w:val="7398F3E1"/>
    <w:rsid w:val="76EF19D5"/>
    <w:rsid w:val="7752C7CC"/>
    <w:rsid w:val="7F9AA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9857B98B-4153-4297-992D-F6707433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F51"/>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770AD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189213">
      <w:bodyDiv w:val="1"/>
      <w:marLeft w:val="0"/>
      <w:marRight w:val="0"/>
      <w:marTop w:val="0"/>
      <w:marBottom w:val="0"/>
      <w:divBdr>
        <w:top w:val="none" w:sz="0" w:space="0" w:color="auto"/>
        <w:left w:val="none" w:sz="0" w:space="0" w:color="auto"/>
        <w:bottom w:val="none" w:sz="0" w:space="0" w:color="auto"/>
        <w:right w:val="none" w:sz="0" w:space="0" w:color="auto"/>
      </w:divBdr>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479349">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82436384">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368842">
      <w:bodyDiv w:val="1"/>
      <w:marLeft w:val="0"/>
      <w:marRight w:val="0"/>
      <w:marTop w:val="0"/>
      <w:marBottom w:val="0"/>
      <w:divBdr>
        <w:top w:val="none" w:sz="0" w:space="0" w:color="auto"/>
        <w:left w:val="none" w:sz="0" w:space="0" w:color="auto"/>
        <w:bottom w:val="none" w:sz="0" w:space="0" w:color="auto"/>
        <w:right w:val="none" w:sz="0" w:space="0" w:color="auto"/>
      </w:divBdr>
    </w:div>
    <w:div w:id="1777866923">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5AIRPNAIUNRU-1328258698-11426</_dlc_DocId>
    <_dlc_DocIdUrl xmlns="71c5aaf6-e6ce-465b-b873-5148d2a4c105">
      <Url>https://nokia.sharepoint.com/sites/c5g/5gradio/_layouts/15/DocIdRedir.aspx?ID=5AIRPNAIUNRU-1328258698-11426</Url>
      <Description>5AIRPNAIUNRU-1328258698-11426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C092F-03E1-4534-BB2B-CEDDC77E5227}">
  <ds:schemaRefs>
    <ds:schemaRef ds:uri="http://schemas.microsoft.com/sharepoint/events"/>
  </ds:schemaRefs>
</ds:datastoreItem>
</file>

<file path=customXml/itemProps2.xml><?xml version="1.0" encoding="utf-8"?>
<ds:datastoreItem xmlns:ds="http://schemas.openxmlformats.org/officeDocument/2006/customXml" ds:itemID="{4C24B952-4203-4AE4-AB87-0E25FF98D751}">
  <ds:schemaRefs>
    <ds:schemaRef ds:uri="http://schemas.microsoft.com/sharepoint/v3/contenttype/forms"/>
  </ds:schemaRefs>
</ds:datastoreItem>
</file>

<file path=customXml/itemProps3.xml><?xml version="1.0" encoding="utf-8"?>
<ds:datastoreItem xmlns:ds="http://schemas.openxmlformats.org/officeDocument/2006/customXml" ds:itemID="{D9FCC98A-320C-4DB5-B9E5-AF442E73E28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20606B0-C6DD-4423-86CB-2327C15FE16C}">
  <ds:schemaRefs>
    <ds:schemaRef ds:uri="Microsoft.SharePoint.Taxonomy.ContentTypeSync"/>
  </ds:schemaRefs>
</ds:datastoreItem>
</file>

<file path=customXml/itemProps5.xml><?xml version="1.0" encoding="utf-8"?>
<ds:datastoreItem xmlns:ds="http://schemas.openxmlformats.org/officeDocument/2006/customXml" ds:itemID="{6B0606CE-27D5-4D6A-95CD-99DA3972D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501E11-66C3-4D91-8036-39B43FCC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2779</Words>
  <Characters>15846</Characters>
  <Application>Microsoft Office Word</Application>
  <DocSecurity>0</DocSecurity>
  <Lines>132</Lines>
  <Paragraphs>37</Paragraphs>
  <ScaleCrop>false</ScaleCrop>
  <Company>ETSI-MCC</Company>
  <LinksUpToDate>false</LinksUpToDate>
  <CharactersWithSpaces>18588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327</cp:revision>
  <cp:lastPrinted>2013-03-22T23:57:00Z</cp:lastPrinted>
  <dcterms:created xsi:type="dcterms:W3CDTF">2021-03-25T00:25:00Z</dcterms:created>
  <dcterms:modified xsi:type="dcterms:W3CDTF">2022-04-25T17:56:00Z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4d597345-2bca-45fe-9d27-97f1f8458324</vt:lpwstr>
  </property>
</Properties>
</file>